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1AB15D5C"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7C154F" w:rsidRPr="001204E1">
              <w:t>0</w:t>
            </w:r>
            <w:r w:rsidRPr="001204E1">
              <w:t>.</w:t>
            </w:r>
            <w:r w:rsidR="00CE5626">
              <w:t>4</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CE5626" w:rsidRPr="001204E1">
              <w:rPr>
                <w:sz w:val="32"/>
              </w:rPr>
              <w:t>0</w:t>
            </w:r>
            <w:r w:rsidR="00CE5626">
              <w:rPr>
                <w:sz w:val="32"/>
              </w:rPr>
              <w:t>8</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250E5808" w:rsidR="00D82E6F" w:rsidRPr="001204E1" w:rsidRDefault="00D82E6F" w:rsidP="00D82E6F">
            <w:pPr>
              <w:rPr>
                <w:sz w:val="16"/>
              </w:rPr>
            </w:pPr>
            <w:bookmarkStart w:id="8"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1204E1" w:rsidRPr="001204E1">
              <w:rPr>
                <w:sz w:val="16"/>
              </w:rPr>
              <w:t>'</w:t>
            </w:r>
            <w:r w:rsidRPr="001204E1">
              <w:rPr>
                <w:sz w:val="16"/>
              </w:rPr>
              <w:t xml:space="preserve"> Publications Offices.</w:t>
            </w:r>
            <w:bookmarkEnd w:id="8"/>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9"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0"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0"/>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1"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2" w:name="copyrightDate"/>
            <w:r w:rsidRPr="001204E1">
              <w:rPr>
                <w:noProof/>
                <w:sz w:val="18"/>
              </w:rPr>
              <w:t>2</w:t>
            </w:r>
            <w:r w:rsidR="008E2D68" w:rsidRPr="001204E1">
              <w:rPr>
                <w:noProof/>
                <w:sz w:val="18"/>
              </w:rPr>
              <w:t>02</w:t>
            </w:r>
            <w:r w:rsidR="00AB5186" w:rsidRPr="001204E1">
              <w:rPr>
                <w:noProof/>
                <w:sz w:val="18"/>
              </w:rPr>
              <w:t>2</w:t>
            </w:r>
            <w:bookmarkEnd w:id="12"/>
            <w:r w:rsidRPr="001204E1">
              <w:rPr>
                <w:noProof/>
                <w:sz w:val="18"/>
              </w:rPr>
              <w:t>, 3GPP Organizational Partners (ARIB, ATIS, CCSA, ETSI, TSDSI, TTA, TTC).</w:t>
            </w:r>
            <w:bookmarkStart w:id="13" w:name="copyrightaddon"/>
            <w:bookmarkEnd w:id="13"/>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1"/>
          </w:p>
          <w:p w14:paraId="26DA3D2F" w14:textId="77777777" w:rsidR="00E16509" w:rsidRPr="001204E1" w:rsidRDefault="00E16509" w:rsidP="00133525"/>
        </w:tc>
      </w:tr>
      <w:bookmarkEnd w:id="9"/>
    </w:tbl>
    <w:p w14:paraId="04D347A8" w14:textId="77777777" w:rsidR="00080512" w:rsidRPr="001204E1" w:rsidRDefault="00080512">
      <w:pPr>
        <w:pStyle w:val="TT"/>
      </w:pPr>
      <w:r w:rsidRPr="001204E1">
        <w:br w:type="page"/>
      </w:r>
      <w:bookmarkStart w:id="14" w:name="tableOfContents"/>
      <w:bookmarkEnd w:id="14"/>
      <w:r w:rsidRPr="001204E1">
        <w:lastRenderedPageBreak/>
        <w:t>Contents</w:t>
      </w:r>
    </w:p>
    <w:p w14:paraId="06DA8BFE" w14:textId="5EE6CCCF" w:rsidR="0012537C" w:rsidRDefault="0012537C">
      <w:pPr>
        <w:pStyle w:val="TOC1"/>
        <w:rPr>
          <w:rFonts w:asciiTheme="minorHAnsi" w:eastAsiaTheme="minorEastAsia" w:hAnsiTheme="minorHAnsi" w:cstheme="minorBidi"/>
          <w:kern w:val="2"/>
          <w:sz w:val="21"/>
          <w:szCs w:val="22"/>
          <w:lang w:val="en-US" w:eastAsia="zh-CN"/>
        </w:rPr>
      </w:pPr>
      <w:r>
        <w:fldChar w:fldCharType="begin"/>
      </w:r>
      <w:r>
        <w:instrText xml:space="preserve"> TOC \o "1-3" </w:instrText>
      </w:r>
      <w:r>
        <w:fldChar w:fldCharType="separate"/>
      </w:r>
      <w:r>
        <w:t>Foreword</w:t>
      </w:r>
      <w:r>
        <w:tab/>
      </w:r>
      <w:r>
        <w:fldChar w:fldCharType="begin"/>
      </w:r>
      <w:r>
        <w:instrText xml:space="preserve"> PAGEREF _Toc112775380 \h </w:instrText>
      </w:r>
      <w:r>
        <w:fldChar w:fldCharType="separate"/>
      </w:r>
      <w:r>
        <w:t>6</w:t>
      </w:r>
      <w:r>
        <w:fldChar w:fldCharType="end"/>
      </w:r>
    </w:p>
    <w:p w14:paraId="093941B4" w14:textId="70BA91C8" w:rsidR="0012537C" w:rsidRDefault="0012537C">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_Toc112775381 \h </w:instrText>
      </w:r>
      <w:r>
        <w:fldChar w:fldCharType="separate"/>
      </w:r>
      <w:r>
        <w:t>8</w:t>
      </w:r>
      <w:r>
        <w:fldChar w:fldCharType="end"/>
      </w:r>
    </w:p>
    <w:p w14:paraId="749A533B" w14:textId="487A45AB" w:rsidR="0012537C" w:rsidRDefault="0012537C">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_Toc112775382 \h </w:instrText>
      </w:r>
      <w:r>
        <w:fldChar w:fldCharType="separate"/>
      </w:r>
      <w:r>
        <w:t>8</w:t>
      </w:r>
      <w:r>
        <w:fldChar w:fldCharType="end"/>
      </w:r>
    </w:p>
    <w:p w14:paraId="5F77EB27" w14:textId="79AA68ED" w:rsidR="0012537C" w:rsidRDefault="0012537C">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_Toc112775383 \h </w:instrText>
      </w:r>
      <w:r>
        <w:fldChar w:fldCharType="separate"/>
      </w:r>
      <w:r>
        <w:t>9</w:t>
      </w:r>
      <w:r>
        <w:fldChar w:fldCharType="end"/>
      </w:r>
    </w:p>
    <w:p w14:paraId="16852697" w14:textId="35C49F8E" w:rsidR="0012537C" w:rsidRDefault="0012537C">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_Toc112775384 \h </w:instrText>
      </w:r>
      <w:r>
        <w:fldChar w:fldCharType="separate"/>
      </w:r>
      <w:r>
        <w:t>9</w:t>
      </w:r>
      <w:r>
        <w:fldChar w:fldCharType="end"/>
      </w:r>
    </w:p>
    <w:p w14:paraId="0D262628" w14:textId="5D3961DA" w:rsidR="0012537C" w:rsidRDefault="0012537C">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_Toc112775385 \h </w:instrText>
      </w:r>
      <w:r>
        <w:fldChar w:fldCharType="separate"/>
      </w:r>
      <w:r>
        <w:t>9</w:t>
      </w:r>
      <w:r>
        <w:fldChar w:fldCharType="end"/>
      </w:r>
    </w:p>
    <w:p w14:paraId="0B9281F5" w14:textId="6EEDD1FF" w:rsidR="0012537C" w:rsidRDefault="0012537C">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_Toc112775386 \h </w:instrText>
      </w:r>
      <w:r>
        <w:fldChar w:fldCharType="separate"/>
      </w:r>
      <w:r>
        <w:t>9</w:t>
      </w:r>
      <w:r>
        <w:fldChar w:fldCharType="end"/>
      </w:r>
    </w:p>
    <w:p w14:paraId="0E905B0A" w14:textId="3F6F2962" w:rsidR="0012537C" w:rsidRDefault="0012537C">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_Toc112775387 \h </w:instrText>
      </w:r>
      <w:r>
        <w:fldChar w:fldCharType="separate"/>
      </w:r>
      <w:r>
        <w:t>9</w:t>
      </w:r>
      <w:r>
        <w:fldChar w:fldCharType="end"/>
      </w:r>
    </w:p>
    <w:p w14:paraId="5301499A" w14:textId="6679100E" w:rsidR="0012537C" w:rsidRDefault="0012537C">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_Toc112775388 \h </w:instrText>
      </w:r>
      <w:r>
        <w:fldChar w:fldCharType="separate"/>
      </w:r>
      <w:r>
        <w:t>9</w:t>
      </w:r>
      <w:r>
        <w:fldChar w:fldCharType="end"/>
      </w:r>
    </w:p>
    <w:p w14:paraId="737170E9" w14:textId="31EE142A" w:rsidR="0012537C" w:rsidRDefault="0012537C">
      <w:pPr>
        <w:pStyle w:val="TOC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_Toc112775389 \h </w:instrText>
      </w:r>
      <w:r>
        <w:fldChar w:fldCharType="separate"/>
      </w:r>
      <w:r>
        <w:t>9</w:t>
      </w:r>
      <w:r>
        <w:fldChar w:fldCharType="end"/>
      </w:r>
    </w:p>
    <w:p w14:paraId="62057DEC" w14:textId="70507646" w:rsidR="0012537C" w:rsidRDefault="0012537C">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_Toc112775390 \h </w:instrText>
      </w:r>
      <w:r>
        <w:fldChar w:fldCharType="separate"/>
      </w:r>
      <w:r>
        <w:t>10</w:t>
      </w:r>
      <w:r>
        <w:fldChar w:fldCharType="end"/>
      </w:r>
    </w:p>
    <w:p w14:paraId="07BCBA81" w14:textId="6C60FAA7" w:rsidR="0012537C" w:rsidRDefault="0012537C">
      <w:pPr>
        <w:pStyle w:val="TOC2"/>
        <w:rPr>
          <w:rFonts w:asciiTheme="minorHAnsi" w:eastAsiaTheme="minorEastAsia" w:hAnsiTheme="minorHAnsi" w:cstheme="minorBidi"/>
          <w:kern w:val="2"/>
          <w:sz w:val="21"/>
          <w:szCs w:val="22"/>
          <w:lang w:val="en-US" w:eastAsia="zh-CN"/>
        </w:rPr>
      </w:pPr>
      <w:r>
        <w:rPr>
          <w:lang w:eastAsia="ko-KR"/>
        </w:rPr>
        <w:t>5.1</w:t>
      </w:r>
      <w:r>
        <w:rPr>
          <w:rFonts w:asciiTheme="minorHAnsi" w:eastAsiaTheme="minorEastAsia" w:hAnsiTheme="minorHAnsi" w:cstheme="minorBidi"/>
          <w:kern w:val="2"/>
          <w:sz w:val="21"/>
          <w:szCs w:val="22"/>
          <w:lang w:val="en-US" w:eastAsia="zh-CN"/>
        </w:rPr>
        <w:tab/>
      </w:r>
      <w:r>
        <w:rPr>
          <w:lang w:eastAsia="ko-KR"/>
        </w:rPr>
        <w:t xml:space="preserve">Key Issue #1: </w:t>
      </w:r>
      <w:r>
        <w:t>Study UPF event exposure service registration and discovery</w:t>
      </w:r>
      <w:r>
        <w:tab/>
      </w:r>
      <w:r>
        <w:fldChar w:fldCharType="begin"/>
      </w:r>
      <w:r>
        <w:instrText xml:space="preserve"> PAGEREF _Toc112775391 \h </w:instrText>
      </w:r>
      <w:r>
        <w:fldChar w:fldCharType="separate"/>
      </w:r>
      <w:r>
        <w:t>10</w:t>
      </w:r>
      <w:r>
        <w:fldChar w:fldCharType="end"/>
      </w:r>
    </w:p>
    <w:p w14:paraId="6E4B8C53" w14:textId="034B831C" w:rsidR="0012537C" w:rsidRDefault="0012537C">
      <w:pPr>
        <w:pStyle w:val="TOC3"/>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_Toc112775392 \h </w:instrText>
      </w:r>
      <w:r>
        <w:fldChar w:fldCharType="separate"/>
      </w:r>
      <w:r>
        <w:t>10</w:t>
      </w:r>
      <w:r>
        <w:fldChar w:fldCharType="end"/>
      </w:r>
    </w:p>
    <w:p w14:paraId="63534576" w14:textId="37B96898" w:rsidR="0012537C" w:rsidRDefault="0012537C">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Support UPF expose information to other NFs</w:t>
      </w:r>
      <w:r>
        <w:tab/>
      </w:r>
      <w:r>
        <w:fldChar w:fldCharType="begin"/>
      </w:r>
      <w:r>
        <w:instrText xml:space="preserve"> PAGEREF _Toc112775393 \h </w:instrText>
      </w:r>
      <w:r>
        <w:fldChar w:fldCharType="separate"/>
      </w:r>
      <w:r>
        <w:t>10</w:t>
      </w:r>
      <w:r>
        <w:fldChar w:fldCharType="end"/>
      </w:r>
    </w:p>
    <w:p w14:paraId="0C9C9CB5" w14:textId="76C5CE5C" w:rsidR="0012537C" w:rsidRDefault="0012537C">
      <w:pPr>
        <w:pStyle w:val="TOC3"/>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_Toc112775394 \h </w:instrText>
      </w:r>
      <w:r>
        <w:fldChar w:fldCharType="separate"/>
      </w:r>
      <w:r>
        <w:t>10</w:t>
      </w:r>
      <w:r>
        <w:fldChar w:fldCharType="end"/>
      </w:r>
    </w:p>
    <w:p w14:paraId="6F348140" w14:textId="68CD228D" w:rsidR="0012537C" w:rsidRDefault="0012537C">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_Toc112775395 \h </w:instrText>
      </w:r>
      <w:r>
        <w:fldChar w:fldCharType="separate"/>
      </w:r>
      <w:r>
        <w:t>11</w:t>
      </w:r>
      <w:r>
        <w:fldChar w:fldCharType="end"/>
      </w:r>
    </w:p>
    <w:p w14:paraId="4C4F689D" w14:textId="67BE1F5B" w:rsidR="0012537C" w:rsidRDefault="0012537C">
      <w:pPr>
        <w:pStyle w:val="TOC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_Toc112775396 \h </w:instrText>
      </w:r>
      <w:r>
        <w:fldChar w:fldCharType="separate"/>
      </w:r>
      <w:r>
        <w:t>11</w:t>
      </w:r>
      <w:r>
        <w:fldChar w:fldCharType="end"/>
      </w:r>
    </w:p>
    <w:p w14:paraId="1D6D2C53" w14:textId="241C6DF5" w:rsidR="0012537C" w:rsidRDefault="0012537C">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UPF event exposure service framework enhancements to support registration, deregistration and discovery via NRF</w:t>
      </w:r>
      <w:r>
        <w:tab/>
      </w:r>
      <w:r>
        <w:fldChar w:fldCharType="begin"/>
      </w:r>
      <w:r>
        <w:instrText xml:space="preserve"> PAGEREF _Toc112775397 \h </w:instrText>
      </w:r>
      <w:r>
        <w:fldChar w:fldCharType="separate"/>
      </w:r>
      <w:r>
        <w:t>11</w:t>
      </w:r>
      <w:r>
        <w:fldChar w:fldCharType="end"/>
      </w:r>
    </w:p>
    <w:p w14:paraId="004A251A" w14:textId="50226FFB" w:rsidR="0012537C" w:rsidRDefault="0012537C">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_Toc112775398 \h </w:instrText>
      </w:r>
      <w:r>
        <w:fldChar w:fldCharType="separate"/>
      </w:r>
      <w:r>
        <w:t>11</w:t>
      </w:r>
      <w:r>
        <w:fldChar w:fldCharType="end"/>
      </w:r>
    </w:p>
    <w:p w14:paraId="377E0BB8" w14:textId="3A65FFF7" w:rsidR="0012537C" w:rsidRDefault="0012537C">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_Toc112775399 \h </w:instrText>
      </w:r>
      <w:r>
        <w:fldChar w:fldCharType="separate"/>
      </w:r>
      <w:r>
        <w:t>12</w:t>
      </w:r>
      <w:r>
        <w:fldChar w:fldCharType="end"/>
      </w:r>
    </w:p>
    <w:p w14:paraId="7994714D" w14:textId="62446466" w:rsidR="0012537C" w:rsidRDefault="0012537C">
      <w:pPr>
        <w:pStyle w:val="TOC3"/>
        <w:rPr>
          <w:rFonts w:asciiTheme="minorHAnsi" w:eastAsiaTheme="minorEastAsia" w:hAnsiTheme="minorHAnsi" w:cstheme="minorBidi"/>
          <w:kern w:val="2"/>
          <w:sz w:val="21"/>
          <w:szCs w:val="22"/>
          <w:lang w:val="en-US" w:eastAsia="zh-CN"/>
        </w:rPr>
      </w:pPr>
      <w:r>
        <w:rPr>
          <w:lang w:eastAsia="ko-KR"/>
        </w:rPr>
        <w:t>6.1.3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_Toc112775400 \h </w:instrText>
      </w:r>
      <w:r>
        <w:fldChar w:fldCharType="separate"/>
      </w:r>
      <w:r>
        <w:t>19</w:t>
      </w:r>
      <w:r>
        <w:fldChar w:fldCharType="end"/>
      </w:r>
    </w:p>
    <w:p w14:paraId="4ECB8EEF" w14:textId="333E30AF" w:rsidR="0012537C" w:rsidRDefault="0012537C">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&lt;UPF event exposure service for TSC management&gt;</w:t>
      </w:r>
      <w:r>
        <w:tab/>
      </w:r>
      <w:r>
        <w:fldChar w:fldCharType="begin"/>
      </w:r>
      <w:r>
        <w:instrText xml:space="preserve"> PAGEREF _Toc112775401 \h </w:instrText>
      </w:r>
      <w:r>
        <w:fldChar w:fldCharType="separate"/>
      </w:r>
      <w:r>
        <w:t>20</w:t>
      </w:r>
      <w:r>
        <w:fldChar w:fldCharType="end"/>
      </w:r>
    </w:p>
    <w:p w14:paraId="72373951" w14:textId="7D531C91" w:rsidR="0012537C" w:rsidRDefault="0012537C">
      <w:pPr>
        <w:pStyle w:val="TOC3"/>
        <w:rPr>
          <w:rFonts w:asciiTheme="minorHAnsi" w:eastAsiaTheme="minorEastAsia" w:hAnsiTheme="minorHAnsi" w:cstheme="minorBidi"/>
          <w:kern w:val="2"/>
          <w:sz w:val="21"/>
          <w:szCs w:val="22"/>
          <w:lang w:val="en-US" w:eastAsia="zh-CN"/>
        </w:rPr>
      </w:pPr>
      <w:r>
        <w:rPr>
          <w:lang w:eastAsia="ko-KR"/>
        </w:rPr>
        <w:t>6.2.1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_Toc112775402 \h </w:instrText>
      </w:r>
      <w:r>
        <w:fldChar w:fldCharType="separate"/>
      </w:r>
      <w:r>
        <w:t>20</w:t>
      </w:r>
      <w:r>
        <w:fldChar w:fldCharType="end"/>
      </w:r>
    </w:p>
    <w:p w14:paraId="4B9ED81A" w14:textId="38FAE015" w:rsidR="0012537C" w:rsidRDefault="0012537C">
      <w:pPr>
        <w:pStyle w:val="TOC3"/>
        <w:rPr>
          <w:rFonts w:asciiTheme="minorHAnsi" w:eastAsiaTheme="minorEastAsia" w:hAnsiTheme="minorHAnsi" w:cstheme="minorBidi"/>
          <w:kern w:val="2"/>
          <w:sz w:val="21"/>
          <w:szCs w:val="22"/>
          <w:lang w:val="en-US" w:eastAsia="zh-CN"/>
        </w:rPr>
      </w:pPr>
      <w:r>
        <w:rPr>
          <w:lang w:eastAsia="ko-KR"/>
        </w:rPr>
        <w:t>6.2.2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_Toc112775403 \h </w:instrText>
      </w:r>
      <w:r>
        <w:fldChar w:fldCharType="separate"/>
      </w:r>
      <w:r>
        <w:t>20</w:t>
      </w:r>
      <w:r>
        <w:fldChar w:fldCharType="end"/>
      </w:r>
    </w:p>
    <w:p w14:paraId="27D54B11" w14:textId="588CAB92" w:rsidR="0012537C" w:rsidRDefault="0012537C">
      <w:pPr>
        <w:pStyle w:val="TOC3"/>
        <w:rPr>
          <w:rFonts w:asciiTheme="minorHAnsi" w:eastAsiaTheme="minorEastAsia" w:hAnsiTheme="minorHAnsi" w:cstheme="minorBidi"/>
          <w:kern w:val="2"/>
          <w:sz w:val="21"/>
          <w:szCs w:val="22"/>
          <w:lang w:val="en-US" w:eastAsia="zh-CN"/>
        </w:rPr>
      </w:pPr>
      <w:r>
        <w:rPr>
          <w:lang w:eastAsia="ko-KR"/>
        </w:rPr>
        <w:t>6.2.3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_Toc112775404 \h </w:instrText>
      </w:r>
      <w:r>
        <w:fldChar w:fldCharType="separate"/>
      </w:r>
      <w:r>
        <w:t>21</w:t>
      </w:r>
      <w:r>
        <w:fldChar w:fldCharType="end"/>
      </w:r>
    </w:p>
    <w:p w14:paraId="3CAD9B0D" w14:textId="5AE605EC" w:rsidR="0012537C" w:rsidRDefault="0012537C">
      <w:pPr>
        <w:pStyle w:val="TOC3"/>
        <w:rPr>
          <w:rFonts w:asciiTheme="minorHAnsi" w:eastAsiaTheme="minorEastAsia" w:hAnsiTheme="minorHAnsi" w:cstheme="minorBidi"/>
          <w:kern w:val="2"/>
          <w:sz w:val="21"/>
          <w:szCs w:val="22"/>
          <w:lang w:val="en-US" w:eastAsia="zh-CN"/>
        </w:rPr>
      </w:pPr>
      <w:r>
        <w:rPr>
          <w:lang w:eastAsia="ko-KR"/>
        </w:rPr>
        <w:t>6.2.4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_Toc112775405 \h </w:instrText>
      </w:r>
      <w:r>
        <w:fldChar w:fldCharType="separate"/>
      </w:r>
      <w:r>
        <w:t>24</w:t>
      </w:r>
      <w:r>
        <w:fldChar w:fldCharType="end"/>
      </w:r>
    </w:p>
    <w:p w14:paraId="6B220D53" w14:textId="34C4CE1F" w:rsidR="0012537C" w:rsidRDefault="0012537C">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using the proper subscription mechanism depending on the event targeted by the UPF event consumer</w:t>
      </w:r>
      <w:r>
        <w:tab/>
      </w:r>
      <w:r>
        <w:fldChar w:fldCharType="begin"/>
      </w:r>
      <w:r>
        <w:instrText xml:space="preserve"> PAGEREF _Toc112775406 \h </w:instrText>
      </w:r>
      <w:r>
        <w:fldChar w:fldCharType="separate"/>
      </w:r>
      <w:r>
        <w:t>25</w:t>
      </w:r>
      <w:r>
        <w:fldChar w:fldCharType="end"/>
      </w:r>
    </w:p>
    <w:p w14:paraId="14660D8F" w14:textId="1BD56D62" w:rsidR="0012537C" w:rsidRDefault="0012537C">
      <w:pPr>
        <w:pStyle w:val="TOC3"/>
        <w:rPr>
          <w:rFonts w:asciiTheme="minorHAnsi" w:eastAsiaTheme="minorEastAsia" w:hAnsiTheme="minorHAnsi" w:cstheme="minorBidi"/>
          <w:kern w:val="2"/>
          <w:sz w:val="21"/>
          <w:szCs w:val="22"/>
          <w:lang w:val="en-US" w:eastAsia="zh-CN"/>
        </w:rPr>
      </w:pPr>
      <w:r>
        <w:rPr>
          <w:lang w:eastAsia="ko-KR"/>
        </w:rPr>
        <w:t>6.3.1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_Toc112775407 \h </w:instrText>
      </w:r>
      <w:r>
        <w:fldChar w:fldCharType="separate"/>
      </w:r>
      <w:r>
        <w:t>25</w:t>
      </w:r>
      <w:r>
        <w:fldChar w:fldCharType="end"/>
      </w:r>
    </w:p>
    <w:p w14:paraId="2A22E9B6" w14:textId="7271A2E6" w:rsidR="0012537C" w:rsidRDefault="0012537C">
      <w:pPr>
        <w:pStyle w:val="TOC3"/>
        <w:rPr>
          <w:rFonts w:asciiTheme="minorHAnsi" w:eastAsiaTheme="minorEastAsia" w:hAnsiTheme="minorHAnsi" w:cstheme="minorBidi"/>
          <w:kern w:val="2"/>
          <w:sz w:val="21"/>
          <w:szCs w:val="22"/>
          <w:lang w:val="en-US" w:eastAsia="zh-CN"/>
        </w:rPr>
      </w:pPr>
      <w:r>
        <w:rPr>
          <w:lang w:eastAsia="ko-KR"/>
        </w:rPr>
        <w:t>6.3.2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_Toc112775408 \h </w:instrText>
      </w:r>
      <w:r>
        <w:fldChar w:fldCharType="separate"/>
      </w:r>
      <w:r>
        <w:t>25</w:t>
      </w:r>
      <w:r>
        <w:fldChar w:fldCharType="end"/>
      </w:r>
    </w:p>
    <w:p w14:paraId="186CBEE4" w14:textId="5A8182B4" w:rsidR="0012537C" w:rsidRDefault="0012537C">
      <w:pPr>
        <w:pStyle w:val="TOC3"/>
        <w:rPr>
          <w:rFonts w:asciiTheme="minorHAnsi" w:eastAsiaTheme="minorEastAsia" w:hAnsiTheme="minorHAnsi" w:cstheme="minorBidi"/>
          <w:kern w:val="2"/>
          <w:sz w:val="21"/>
          <w:szCs w:val="22"/>
          <w:lang w:val="en-US" w:eastAsia="zh-CN"/>
        </w:rPr>
      </w:pPr>
      <w:r>
        <w:rPr>
          <w:lang w:eastAsia="ko-KR"/>
        </w:rPr>
        <w:t>6.3.3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_Toc112775409 \h </w:instrText>
      </w:r>
      <w:r>
        <w:fldChar w:fldCharType="separate"/>
      </w:r>
      <w:r>
        <w:t>27</w:t>
      </w:r>
      <w:r>
        <w:fldChar w:fldCharType="end"/>
      </w:r>
    </w:p>
    <w:p w14:paraId="1EE3E727" w14:textId="0283A6BD" w:rsidR="0012537C" w:rsidRDefault="0012537C">
      <w:pPr>
        <w:pStyle w:val="TOC3"/>
        <w:rPr>
          <w:rFonts w:asciiTheme="minorHAnsi" w:eastAsiaTheme="minorEastAsia" w:hAnsiTheme="minorHAnsi" w:cstheme="minorBidi"/>
          <w:kern w:val="2"/>
          <w:sz w:val="21"/>
          <w:szCs w:val="22"/>
          <w:lang w:val="en-US" w:eastAsia="zh-CN"/>
        </w:rPr>
      </w:pPr>
      <w:r>
        <w:rPr>
          <w:lang w:eastAsia="ko-KR"/>
        </w:rPr>
        <w:t>6.3.4</w:t>
      </w:r>
      <w:r>
        <w:rPr>
          <w:rFonts w:asciiTheme="minorHAnsi" w:eastAsiaTheme="minorEastAsia" w:hAnsiTheme="minorHAnsi" w:cstheme="minorBidi"/>
          <w:kern w:val="2"/>
          <w:sz w:val="21"/>
          <w:szCs w:val="22"/>
          <w:lang w:val="en-US" w:eastAsia="zh-CN"/>
        </w:rPr>
        <w:tab/>
      </w:r>
      <w:r>
        <w:rPr>
          <w:lang w:eastAsia="ko-KR"/>
        </w:rPr>
        <w:t>selection of the proper UPF within the UPF(s) that serve a PDU Session</w:t>
      </w:r>
      <w:r>
        <w:tab/>
      </w:r>
      <w:r>
        <w:fldChar w:fldCharType="begin"/>
      </w:r>
      <w:r>
        <w:instrText xml:space="preserve"> PAGEREF _Toc112775410 \h </w:instrText>
      </w:r>
      <w:r>
        <w:fldChar w:fldCharType="separate"/>
      </w:r>
      <w:r>
        <w:t>27</w:t>
      </w:r>
      <w:r>
        <w:fldChar w:fldCharType="end"/>
      </w:r>
    </w:p>
    <w:p w14:paraId="28279118" w14:textId="25436AF7" w:rsidR="0012537C" w:rsidRDefault="0012537C">
      <w:pPr>
        <w:pStyle w:val="TOC3"/>
        <w:rPr>
          <w:rFonts w:asciiTheme="minorHAnsi" w:eastAsiaTheme="minorEastAsia" w:hAnsiTheme="minorHAnsi" w:cstheme="minorBidi"/>
          <w:kern w:val="2"/>
          <w:sz w:val="21"/>
          <w:szCs w:val="22"/>
          <w:lang w:val="en-US" w:eastAsia="zh-CN"/>
        </w:rPr>
      </w:pPr>
      <w:r>
        <w:rPr>
          <w:lang w:eastAsia="ko-KR"/>
        </w:rPr>
        <w:t>6.3.5</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_Toc112775411 \h </w:instrText>
      </w:r>
      <w:r>
        <w:fldChar w:fldCharType="separate"/>
      </w:r>
      <w:r>
        <w:t>28</w:t>
      </w:r>
      <w:r>
        <w:fldChar w:fldCharType="end"/>
      </w:r>
    </w:p>
    <w:p w14:paraId="10F61BF7" w14:textId="2B2261BC" w:rsidR="0012537C" w:rsidRDefault="0012537C">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upgrading N4 to pass necessary event filtering information to the UPF</w:t>
      </w:r>
      <w:r>
        <w:tab/>
      </w:r>
      <w:r>
        <w:fldChar w:fldCharType="begin"/>
      </w:r>
      <w:r>
        <w:instrText xml:space="preserve"> PAGEREF _Toc112775412 \h </w:instrText>
      </w:r>
      <w:r>
        <w:fldChar w:fldCharType="separate"/>
      </w:r>
      <w:r>
        <w:t>28</w:t>
      </w:r>
      <w:r>
        <w:fldChar w:fldCharType="end"/>
      </w:r>
    </w:p>
    <w:p w14:paraId="4C9B88D4" w14:textId="64B79377" w:rsidR="0012537C" w:rsidRDefault="0012537C">
      <w:pPr>
        <w:pStyle w:val="TOC3"/>
        <w:rPr>
          <w:rFonts w:asciiTheme="minorHAnsi" w:eastAsiaTheme="minorEastAsia" w:hAnsiTheme="minorHAnsi" w:cstheme="minorBidi"/>
          <w:kern w:val="2"/>
          <w:sz w:val="21"/>
          <w:szCs w:val="22"/>
          <w:lang w:val="en-US" w:eastAsia="zh-CN"/>
        </w:rPr>
      </w:pPr>
      <w:r>
        <w:rPr>
          <w:lang w:eastAsia="ko-KR"/>
        </w:rPr>
        <w:t>6.4.1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_Toc112775413 \h </w:instrText>
      </w:r>
      <w:r>
        <w:fldChar w:fldCharType="separate"/>
      </w:r>
      <w:r>
        <w:t>28</w:t>
      </w:r>
      <w:r>
        <w:fldChar w:fldCharType="end"/>
      </w:r>
    </w:p>
    <w:p w14:paraId="05DD0C67" w14:textId="659B8BA9" w:rsidR="0012537C" w:rsidRDefault="0012537C">
      <w:pPr>
        <w:pStyle w:val="TOC3"/>
        <w:rPr>
          <w:rFonts w:asciiTheme="minorHAnsi" w:eastAsiaTheme="minorEastAsia" w:hAnsiTheme="minorHAnsi" w:cstheme="minorBidi"/>
          <w:kern w:val="2"/>
          <w:sz w:val="21"/>
          <w:szCs w:val="22"/>
          <w:lang w:val="en-US" w:eastAsia="zh-CN"/>
        </w:rPr>
      </w:pPr>
      <w:r>
        <w:rPr>
          <w:lang w:eastAsia="ko-KR"/>
        </w:rPr>
        <w:t>6.4.2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_Toc112775414 \h </w:instrText>
      </w:r>
      <w:r>
        <w:fldChar w:fldCharType="separate"/>
      </w:r>
      <w:r>
        <w:t>28</w:t>
      </w:r>
      <w:r>
        <w:fldChar w:fldCharType="end"/>
      </w:r>
    </w:p>
    <w:p w14:paraId="0C3187AA" w14:textId="1E6C51A8" w:rsidR="0012537C" w:rsidRDefault="0012537C">
      <w:pPr>
        <w:pStyle w:val="TOC3"/>
        <w:rPr>
          <w:rFonts w:asciiTheme="minorHAnsi" w:eastAsiaTheme="minorEastAsia" w:hAnsiTheme="minorHAnsi" w:cstheme="minorBidi"/>
          <w:kern w:val="2"/>
          <w:sz w:val="21"/>
          <w:szCs w:val="22"/>
          <w:lang w:val="en-US" w:eastAsia="zh-CN"/>
        </w:rPr>
      </w:pPr>
      <w:r>
        <w:rPr>
          <w:lang w:eastAsia="ko-KR"/>
        </w:rPr>
        <w:t>6.4.3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_Toc112775415 \h </w:instrText>
      </w:r>
      <w:r>
        <w:fldChar w:fldCharType="separate"/>
      </w:r>
      <w:r>
        <w:t>28</w:t>
      </w:r>
      <w:r>
        <w:fldChar w:fldCharType="end"/>
      </w:r>
    </w:p>
    <w:p w14:paraId="632E39BB" w14:textId="61074145" w:rsidR="0012537C" w:rsidRDefault="0012537C">
      <w:pPr>
        <w:pStyle w:val="TOC3"/>
        <w:rPr>
          <w:rFonts w:asciiTheme="minorHAnsi" w:eastAsiaTheme="minorEastAsia" w:hAnsiTheme="minorHAnsi" w:cstheme="minorBidi"/>
          <w:kern w:val="2"/>
          <w:sz w:val="21"/>
          <w:szCs w:val="22"/>
          <w:lang w:val="en-US" w:eastAsia="zh-CN"/>
        </w:rPr>
      </w:pPr>
      <w:r>
        <w:rPr>
          <w:lang w:eastAsia="ko-KR"/>
        </w:rPr>
        <w:t>6.4.4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_Toc112775416 \h </w:instrText>
      </w:r>
      <w:r>
        <w:fldChar w:fldCharType="separate"/>
      </w:r>
      <w:r>
        <w:t>29</w:t>
      </w:r>
      <w:r>
        <w:fldChar w:fldCharType="end"/>
      </w:r>
    </w:p>
    <w:p w14:paraId="7F69A4E1" w14:textId="2EA567A1" w:rsidR="0012537C" w:rsidRDefault="0012537C">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Solution #5: registering UPF(s) serving a PDU session at UDM</w:t>
      </w:r>
      <w:r>
        <w:tab/>
      </w:r>
      <w:r>
        <w:fldChar w:fldCharType="begin"/>
      </w:r>
      <w:r>
        <w:instrText xml:space="preserve"> PAGEREF _Toc112775417 \h </w:instrText>
      </w:r>
      <w:r>
        <w:fldChar w:fldCharType="separate"/>
      </w:r>
      <w:r>
        <w:t>29</w:t>
      </w:r>
      <w:r>
        <w:fldChar w:fldCharType="end"/>
      </w:r>
    </w:p>
    <w:p w14:paraId="12E745CD" w14:textId="0008DA12" w:rsidR="0012537C" w:rsidRDefault="0012537C">
      <w:pPr>
        <w:pStyle w:val="TOC3"/>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_Toc112775418 \h </w:instrText>
      </w:r>
      <w:r>
        <w:fldChar w:fldCharType="separate"/>
      </w:r>
      <w:r>
        <w:t>29</w:t>
      </w:r>
      <w:r>
        <w:fldChar w:fldCharType="end"/>
      </w:r>
    </w:p>
    <w:p w14:paraId="4D6D78E7" w14:textId="347DC7F0" w:rsidR="0012537C" w:rsidRDefault="0012537C">
      <w:pPr>
        <w:pStyle w:val="TOC3"/>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_Toc112775419 \h </w:instrText>
      </w:r>
      <w:r>
        <w:fldChar w:fldCharType="separate"/>
      </w:r>
      <w:r>
        <w:t>29</w:t>
      </w:r>
      <w:r>
        <w:fldChar w:fldCharType="end"/>
      </w:r>
    </w:p>
    <w:p w14:paraId="7BC40EEE" w14:textId="025EADC6" w:rsidR="0012537C" w:rsidRDefault="0012537C">
      <w:pPr>
        <w:pStyle w:val="TOC3"/>
        <w:rPr>
          <w:rFonts w:asciiTheme="minorHAnsi" w:eastAsiaTheme="minorEastAsia" w:hAnsiTheme="minorHAnsi" w:cstheme="minorBidi"/>
          <w:kern w:val="2"/>
          <w:sz w:val="21"/>
          <w:szCs w:val="22"/>
          <w:lang w:val="en-US" w:eastAsia="zh-CN"/>
        </w:rPr>
      </w:pPr>
      <w:r>
        <w:rPr>
          <w:lang w:eastAsia="ko-KR"/>
        </w:rPr>
        <w:t>6.5.3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_Toc112775420 \h </w:instrText>
      </w:r>
      <w:r>
        <w:fldChar w:fldCharType="separate"/>
      </w:r>
      <w:r>
        <w:t>30</w:t>
      </w:r>
      <w:r>
        <w:fldChar w:fldCharType="end"/>
      </w:r>
    </w:p>
    <w:p w14:paraId="2B7DB893" w14:textId="05DDEE84" w:rsidR="0012537C" w:rsidRDefault="0012537C">
      <w:pPr>
        <w:pStyle w:val="TOC3"/>
        <w:rPr>
          <w:rFonts w:asciiTheme="minorHAnsi" w:eastAsiaTheme="minorEastAsia" w:hAnsiTheme="minorHAnsi" w:cstheme="minorBidi"/>
          <w:kern w:val="2"/>
          <w:sz w:val="21"/>
          <w:szCs w:val="22"/>
          <w:lang w:val="en-US" w:eastAsia="zh-CN"/>
        </w:rPr>
      </w:pPr>
      <w:r>
        <w:rPr>
          <w:lang w:eastAsia="ko-KR"/>
        </w:rPr>
        <w:t>6.5.4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_Toc112775421 \h </w:instrText>
      </w:r>
      <w:r>
        <w:fldChar w:fldCharType="separate"/>
      </w:r>
      <w:r>
        <w:t>31</w:t>
      </w:r>
      <w:r>
        <w:fldChar w:fldCharType="end"/>
      </w:r>
    </w:p>
    <w:p w14:paraId="111E997A" w14:textId="4492189D" w:rsidR="0012537C" w:rsidRDefault="0012537C">
      <w:pPr>
        <w:pStyle w:val="TOC2"/>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Solution #6: Determining the UPF(s) that serve a UE address</w:t>
      </w:r>
      <w:r>
        <w:tab/>
      </w:r>
      <w:r>
        <w:fldChar w:fldCharType="begin"/>
      </w:r>
      <w:r>
        <w:instrText xml:space="preserve"> PAGEREF _Toc112775422 \h </w:instrText>
      </w:r>
      <w:r>
        <w:fldChar w:fldCharType="separate"/>
      </w:r>
      <w:r>
        <w:t>31</w:t>
      </w:r>
      <w:r>
        <w:fldChar w:fldCharType="end"/>
      </w:r>
    </w:p>
    <w:p w14:paraId="5DF28807" w14:textId="1329A47C" w:rsidR="0012537C" w:rsidRDefault="0012537C">
      <w:pPr>
        <w:pStyle w:val="TOC3"/>
        <w:rPr>
          <w:rFonts w:asciiTheme="minorHAnsi" w:eastAsiaTheme="minorEastAsia" w:hAnsiTheme="minorHAnsi" w:cstheme="minorBidi"/>
          <w:kern w:val="2"/>
          <w:sz w:val="21"/>
          <w:szCs w:val="22"/>
          <w:lang w:val="en-US" w:eastAsia="zh-CN"/>
        </w:rPr>
      </w:pPr>
      <w:r>
        <w:rPr>
          <w:lang w:eastAsia="ko-KR"/>
        </w:rPr>
        <w:t>6.6.1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_Toc112775423 \h </w:instrText>
      </w:r>
      <w:r>
        <w:fldChar w:fldCharType="separate"/>
      </w:r>
      <w:r>
        <w:t>31</w:t>
      </w:r>
      <w:r>
        <w:fldChar w:fldCharType="end"/>
      </w:r>
    </w:p>
    <w:p w14:paraId="3C5962EA" w14:textId="1FA539B5" w:rsidR="0012537C" w:rsidRDefault="0012537C">
      <w:pPr>
        <w:pStyle w:val="TOC3"/>
        <w:rPr>
          <w:rFonts w:asciiTheme="minorHAnsi" w:eastAsiaTheme="minorEastAsia" w:hAnsiTheme="minorHAnsi" w:cstheme="minorBidi"/>
          <w:kern w:val="2"/>
          <w:sz w:val="21"/>
          <w:szCs w:val="22"/>
          <w:lang w:val="en-US" w:eastAsia="zh-CN"/>
        </w:rPr>
      </w:pPr>
      <w:r>
        <w:rPr>
          <w:lang w:eastAsia="ko-KR"/>
        </w:rPr>
        <w:t>6.6.2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_Toc112775424 \h </w:instrText>
      </w:r>
      <w:r>
        <w:fldChar w:fldCharType="separate"/>
      </w:r>
      <w:r>
        <w:t>31</w:t>
      </w:r>
      <w:r>
        <w:fldChar w:fldCharType="end"/>
      </w:r>
    </w:p>
    <w:p w14:paraId="4C3473D6" w14:textId="48D2854B" w:rsidR="0012537C" w:rsidRDefault="0012537C">
      <w:pPr>
        <w:pStyle w:val="TOC3"/>
        <w:rPr>
          <w:rFonts w:asciiTheme="minorHAnsi" w:eastAsiaTheme="minorEastAsia" w:hAnsiTheme="minorHAnsi" w:cstheme="minorBidi"/>
          <w:kern w:val="2"/>
          <w:sz w:val="21"/>
          <w:szCs w:val="22"/>
          <w:lang w:val="en-US" w:eastAsia="zh-CN"/>
        </w:rPr>
      </w:pPr>
      <w:r>
        <w:rPr>
          <w:lang w:eastAsia="ko-KR"/>
        </w:rPr>
        <w:t>6.6.3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_Toc112775425 \h </w:instrText>
      </w:r>
      <w:r>
        <w:fldChar w:fldCharType="separate"/>
      </w:r>
      <w:r>
        <w:t>32</w:t>
      </w:r>
      <w:r>
        <w:fldChar w:fldCharType="end"/>
      </w:r>
    </w:p>
    <w:p w14:paraId="134CC7DD" w14:textId="1344867E" w:rsidR="0012537C" w:rsidRDefault="0012537C">
      <w:pPr>
        <w:pStyle w:val="TOC3"/>
        <w:rPr>
          <w:rFonts w:asciiTheme="minorHAnsi" w:eastAsiaTheme="minorEastAsia" w:hAnsiTheme="minorHAnsi" w:cstheme="minorBidi"/>
          <w:kern w:val="2"/>
          <w:sz w:val="21"/>
          <w:szCs w:val="22"/>
          <w:lang w:val="en-US" w:eastAsia="zh-CN"/>
        </w:rPr>
      </w:pPr>
      <w:r>
        <w:rPr>
          <w:lang w:eastAsia="ko-KR"/>
        </w:rPr>
        <w:t>6.6.4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_Toc112775426 \h </w:instrText>
      </w:r>
      <w:r>
        <w:fldChar w:fldCharType="separate"/>
      </w:r>
      <w:r>
        <w:t>32</w:t>
      </w:r>
      <w:r>
        <w:fldChar w:fldCharType="end"/>
      </w:r>
    </w:p>
    <w:p w14:paraId="039C2B14" w14:textId="450550CC" w:rsidR="0012537C" w:rsidRDefault="0012537C">
      <w:pPr>
        <w:pStyle w:val="TOC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Support to existing (Rel</w:t>
      </w:r>
      <w:r>
        <w:noBreakHyphen/>
        <w:t>16-Rel</w:t>
      </w:r>
      <w:r>
        <w:noBreakHyphen/>
        <w:t>17) data analytics with PDU Session Data Usage Events</w:t>
      </w:r>
      <w:r>
        <w:tab/>
      </w:r>
      <w:r>
        <w:fldChar w:fldCharType="begin"/>
      </w:r>
      <w:r>
        <w:instrText xml:space="preserve"> PAGEREF _Toc112775427 \h </w:instrText>
      </w:r>
      <w:r>
        <w:fldChar w:fldCharType="separate"/>
      </w:r>
      <w:r>
        <w:t>33</w:t>
      </w:r>
      <w:r>
        <w:fldChar w:fldCharType="end"/>
      </w:r>
    </w:p>
    <w:p w14:paraId="192D3DD0" w14:textId="7C08BA22" w:rsidR="0012537C" w:rsidRDefault="0012537C">
      <w:pPr>
        <w:pStyle w:val="TOC3"/>
        <w:rPr>
          <w:rFonts w:asciiTheme="minorHAnsi" w:eastAsiaTheme="minorEastAsia" w:hAnsiTheme="minorHAnsi" w:cstheme="minorBidi"/>
          <w:kern w:val="2"/>
          <w:sz w:val="21"/>
          <w:szCs w:val="22"/>
          <w:lang w:val="en-US" w:eastAsia="zh-CN"/>
        </w:rPr>
      </w:pPr>
      <w:r>
        <w:rPr>
          <w:lang w:eastAsia="ko-KR"/>
        </w:rPr>
        <w:t>6.7.1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_Toc112775428 \h </w:instrText>
      </w:r>
      <w:r>
        <w:fldChar w:fldCharType="separate"/>
      </w:r>
      <w:r>
        <w:t>33</w:t>
      </w:r>
      <w:r>
        <w:fldChar w:fldCharType="end"/>
      </w:r>
    </w:p>
    <w:p w14:paraId="77A91A18" w14:textId="0709945B" w:rsidR="0012537C" w:rsidRDefault="0012537C">
      <w:pPr>
        <w:pStyle w:val="TOC3"/>
        <w:rPr>
          <w:rFonts w:asciiTheme="minorHAnsi" w:eastAsiaTheme="minorEastAsia" w:hAnsiTheme="minorHAnsi" w:cstheme="minorBidi"/>
          <w:kern w:val="2"/>
          <w:sz w:val="21"/>
          <w:szCs w:val="22"/>
          <w:lang w:val="en-US" w:eastAsia="zh-CN"/>
        </w:rPr>
      </w:pPr>
      <w:r>
        <w:rPr>
          <w:lang w:eastAsia="ko-KR"/>
        </w:rPr>
        <w:t>6.7.2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_Toc112775429 \h </w:instrText>
      </w:r>
      <w:r>
        <w:fldChar w:fldCharType="separate"/>
      </w:r>
      <w:r>
        <w:t>33</w:t>
      </w:r>
      <w:r>
        <w:fldChar w:fldCharType="end"/>
      </w:r>
    </w:p>
    <w:p w14:paraId="2D5AFA23" w14:textId="0F0AD31C" w:rsidR="0012537C" w:rsidRDefault="0012537C">
      <w:pPr>
        <w:pStyle w:val="TOC3"/>
        <w:rPr>
          <w:rFonts w:asciiTheme="minorHAnsi" w:eastAsiaTheme="minorEastAsia" w:hAnsiTheme="minorHAnsi" w:cstheme="minorBidi"/>
          <w:kern w:val="2"/>
          <w:sz w:val="21"/>
          <w:szCs w:val="22"/>
          <w:lang w:val="en-US" w:eastAsia="zh-CN"/>
        </w:rPr>
      </w:pPr>
      <w:r>
        <w:rPr>
          <w:lang w:eastAsia="ko-KR"/>
        </w:rPr>
        <w:t>6.7.3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_Toc112775430 \h </w:instrText>
      </w:r>
      <w:r>
        <w:fldChar w:fldCharType="separate"/>
      </w:r>
      <w:r>
        <w:t>34</w:t>
      </w:r>
      <w:r>
        <w:fldChar w:fldCharType="end"/>
      </w:r>
    </w:p>
    <w:p w14:paraId="163AEE74" w14:textId="68A97688" w:rsidR="0012537C" w:rsidRDefault="0012537C">
      <w:pPr>
        <w:pStyle w:val="TOC3"/>
        <w:rPr>
          <w:rFonts w:asciiTheme="minorHAnsi" w:eastAsiaTheme="minorEastAsia" w:hAnsiTheme="minorHAnsi" w:cstheme="minorBidi"/>
          <w:kern w:val="2"/>
          <w:sz w:val="21"/>
          <w:szCs w:val="22"/>
          <w:lang w:val="en-US" w:eastAsia="zh-CN"/>
        </w:rPr>
      </w:pPr>
      <w:r>
        <w:rPr>
          <w:lang w:eastAsia="ko-KR"/>
        </w:rPr>
        <w:t>6.7.4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_Toc112775431 \h </w:instrText>
      </w:r>
      <w:r>
        <w:fldChar w:fldCharType="separate"/>
      </w:r>
      <w:r>
        <w:t>37</w:t>
      </w:r>
      <w:r>
        <w:fldChar w:fldCharType="end"/>
      </w:r>
    </w:p>
    <w:p w14:paraId="6DDA9488" w14:textId="7570D7DA" w:rsidR="0012537C" w:rsidRDefault="0012537C">
      <w:pPr>
        <w:pStyle w:val="TOC2"/>
        <w:rPr>
          <w:rFonts w:asciiTheme="minorHAnsi" w:eastAsiaTheme="minorEastAsia" w:hAnsiTheme="minorHAnsi" w:cstheme="minorBidi"/>
          <w:kern w:val="2"/>
          <w:sz w:val="21"/>
          <w:szCs w:val="22"/>
          <w:lang w:val="en-US" w:eastAsia="zh-CN"/>
        </w:rPr>
      </w:pPr>
      <w:r>
        <w:rPr>
          <w:lang w:eastAsia="zh-CN"/>
        </w:rPr>
        <w:lastRenderedPageBreak/>
        <w:t>6.8</w:t>
      </w:r>
      <w:r>
        <w:rPr>
          <w:rFonts w:asciiTheme="minorHAnsi" w:eastAsiaTheme="minorEastAsia" w:hAnsiTheme="minorHAnsi" w:cstheme="minorBidi"/>
          <w:kern w:val="2"/>
          <w:sz w:val="21"/>
          <w:szCs w:val="22"/>
          <w:lang w:val="en-US" w:eastAsia="zh-CN"/>
        </w:rPr>
        <w:tab/>
      </w:r>
      <w:r>
        <w:t>Solution</w:t>
      </w:r>
      <w:r>
        <w:rPr>
          <w:lang w:eastAsia="zh-CN"/>
        </w:rPr>
        <w:t xml:space="preserve"> #8</w:t>
      </w:r>
      <w:r>
        <w:t>: Support to existing (Rel</w:t>
      </w:r>
      <w:r>
        <w:noBreakHyphen/>
        <w:t>16-Rel</w:t>
      </w:r>
      <w:r>
        <w:noBreakHyphen/>
        <w:t>17) data analytics with QoS Flow level measurements</w:t>
      </w:r>
      <w:r>
        <w:tab/>
      </w:r>
      <w:r>
        <w:fldChar w:fldCharType="begin"/>
      </w:r>
      <w:r>
        <w:instrText xml:space="preserve"> PAGEREF _Toc112775432 \h </w:instrText>
      </w:r>
      <w:r>
        <w:fldChar w:fldCharType="separate"/>
      </w:r>
      <w:r>
        <w:t>38</w:t>
      </w:r>
      <w:r>
        <w:fldChar w:fldCharType="end"/>
      </w:r>
    </w:p>
    <w:p w14:paraId="75810EAD" w14:textId="75442F5C" w:rsidR="0012537C" w:rsidRDefault="0012537C">
      <w:pPr>
        <w:pStyle w:val="TOC3"/>
        <w:rPr>
          <w:rFonts w:asciiTheme="minorHAnsi" w:eastAsiaTheme="minorEastAsia" w:hAnsiTheme="minorHAnsi" w:cstheme="minorBidi"/>
          <w:kern w:val="2"/>
          <w:sz w:val="21"/>
          <w:szCs w:val="22"/>
          <w:lang w:val="en-US" w:eastAsia="zh-CN"/>
        </w:rPr>
      </w:pPr>
      <w:r>
        <w:rPr>
          <w:lang w:eastAsia="ko-KR"/>
        </w:rPr>
        <w:t>6.8.1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_Toc112775433 \h </w:instrText>
      </w:r>
      <w:r>
        <w:fldChar w:fldCharType="separate"/>
      </w:r>
      <w:r>
        <w:t>38</w:t>
      </w:r>
      <w:r>
        <w:fldChar w:fldCharType="end"/>
      </w:r>
    </w:p>
    <w:p w14:paraId="731D0AFD" w14:textId="7A2851FE" w:rsidR="0012537C" w:rsidRDefault="0012537C">
      <w:pPr>
        <w:pStyle w:val="TOC3"/>
        <w:rPr>
          <w:rFonts w:asciiTheme="minorHAnsi" w:eastAsiaTheme="minorEastAsia" w:hAnsiTheme="minorHAnsi" w:cstheme="minorBidi"/>
          <w:kern w:val="2"/>
          <w:sz w:val="21"/>
          <w:szCs w:val="22"/>
          <w:lang w:val="en-US" w:eastAsia="zh-CN"/>
        </w:rPr>
      </w:pPr>
      <w:r>
        <w:rPr>
          <w:lang w:eastAsia="ko-KR"/>
        </w:rPr>
        <w:t>6.8.2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_Toc112775434 \h </w:instrText>
      </w:r>
      <w:r>
        <w:fldChar w:fldCharType="separate"/>
      </w:r>
      <w:r>
        <w:t>38</w:t>
      </w:r>
      <w:r>
        <w:fldChar w:fldCharType="end"/>
      </w:r>
    </w:p>
    <w:p w14:paraId="3C3B8DC3" w14:textId="6770E0B3" w:rsidR="0012537C" w:rsidRDefault="0012537C">
      <w:pPr>
        <w:pStyle w:val="TOC3"/>
        <w:rPr>
          <w:rFonts w:asciiTheme="minorHAnsi" w:eastAsiaTheme="minorEastAsia" w:hAnsiTheme="minorHAnsi" w:cstheme="minorBidi"/>
          <w:kern w:val="2"/>
          <w:sz w:val="21"/>
          <w:szCs w:val="22"/>
          <w:lang w:val="en-US" w:eastAsia="zh-CN"/>
        </w:rPr>
      </w:pPr>
      <w:r>
        <w:rPr>
          <w:lang w:eastAsia="ko-KR"/>
        </w:rPr>
        <w:t>6.8.3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_Toc112775435 \h </w:instrText>
      </w:r>
      <w:r>
        <w:fldChar w:fldCharType="separate"/>
      </w:r>
      <w:r>
        <w:t>39</w:t>
      </w:r>
      <w:r>
        <w:fldChar w:fldCharType="end"/>
      </w:r>
    </w:p>
    <w:p w14:paraId="53BA4370" w14:textId="33564189" w:rsidR="0012537C" w:rsidRDefault="0012537C">
      <w:pPr>
        <w:pStyle w:val="TOC3"/>
        <w:rPr>
          <w:rFonts w:asciiTheme="minorHAnsi" w:eastAsiaTheme="minorEastAsia" w:hAnsiTheme="minorHAnsi" w:cstheme="minorBidi"/>
          <w:kern w:val="2"/>
          <w:sz w:val="21"/>
          <w:szCs w:val="22"/>
          <w:lang w:val="en-US" w:eastAsia="zh-CN"/>
        </w:rPr>
      </w:pPr>
      <w:r>
        <w:rPr>
          <w:lang w:eastAsia="ko-KR"/>
        </w:rPr>
        <w:t>6.8.4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_Toc112775436 \h </w:instrText>
      </w:r>
      <w:r>
        <w:fldChar w:fldCharType="separate"/>
      </w:r>
      <w:r>
        <w:t>41</w:t>
      </w:r>
      <w:r>
        <w:fldChar w:fldCharType="end"/>
      </w:r>
    </w:p>
    <w:p w14:paraId="2BB9F21C" w14:textId="46106174" w:rsidR="0012537C" w:rsidRDefault="0012537C">
      <w:pPr>
        <w:pStyle w:val="TOC2"/>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r>
      <w:r>
        <w:instrText xml:space="preserve"> PAGEREF _Toc112775437 \h </w:instrText>
      </w:r>
      <w:r>
        <w:fldChar w:fldCharType="separate"/>
      </w:r>
      <w:r>
        <w:t>42</w:t>
      </w:r>
      <w:r>
        <w:fldChar w:fldCharType="end"/>
      </w:r>
    </w:p>
    <w:p w14:paraId="1789EE85" w14:textId="6E6B9C98" w:rsidR="0012537C" w:rsidRDefault="0012537C">
      <w:pPr>
        <w:pStyle w:val="TOC3"/>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Mapping table between Analytics ID and the related information collection in UPF</w:t>
      </w:r>
      <w:r>
        <w:tab/>
      </w:r>
      <w:r>
        <w:fldChar w:fldCharType="begin"/>
      </w:r>
      <w:r>
        <w:instrText xml:space="preserve"> PAGEREF _Toc112775438 \h </w:instrText>
      </w:r>
      <w:r>
        <w:fldChar w:fldCharType="separate"/>
      </w:r>
      <w:r>
        <w:t>42</w:t>
      </w:r>
      <w:r>
        <w:fldChar w:fldCharType="end"/>
      </w:r>
    </w:p>
    <w:p w14:paraId="21902FB2" w14:textId="1F82D68A" w:rsidR="0012537C" w:rsidRDefault="0012537C">
      <w:pPr>
        <w:pStyle w:val="TOC3"/>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Service based UPF event exposure</w:t>
      </w:r>
      <w:r>
        <w:tab/>
      </w:r>
      <w:r>
        <w:fldChar w:fldCharType="begin"/>
      </w:r>
      <w:r>
        <w:instrText xml:space="preserve"> PAGEREF _Toc112775439 \h </w:instrText>
      </w:r>
      <w:r>
        <w:fldChar w:fldCharType="separate"/>
      </w:r>
      <w:r>
        <w:t>43</w:t>
      </w:r>
      <w:r>
        <w:fldChar w:fldCharType="end"/>
      </w:r>
    </w:p>
    <w:p w14:paraId="33828F2A" w14:textId="52188355" w:rsidR="0012537C" w:rsidRDefault="0012537C">
      <w:pPr>
        <w:pStyle w:val="TOC3"/>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_Toc112775440 \h </w:instrText>
      </w:r>
      <w:r>
        <w:fldChar w:fldCharType="separate"/>
      </w:r>
      <w:r>
        <w:t>45</w:t>
      </w:r>
      <w:r>
        <w:fldChar w:fldCharType="end"/>
      </w:r>
    </w:p>
    <w:p w14:paraId="32BB0D62" w14:textId="2668AC0A" w:rsidR="0012537C" w:rsidRDefault="0012537C">
      <w:pPr>
        <w:pStyle w:val="TOC3"/>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_Toc112775441 \h </w:instrText>
      </w:r>
      <w:r>
        <w:fldChar w:fldCharType="separate"/>
      </w:r>
      <w:r>
        <w:t>48</w:t>
      </w:r>
      <w:r>
        <w:fldChar w:fldCharType="end"/>
      </w:r>
    </w:p>
    <w:p w14:paraId="4CFD3B3F" w14:textId="171DB944" w:rsidR="0012537C" w:rsidRDefault="0012537C">
      <w:pPr>
        <w:pStyle w:val="TOC2"/>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t>Solution</w:t>
      </w:r>
      <w:r>
        <w:rPr>
          <w:lang w:eastAsia="zh-CN"/>
        </w:rPr>
        <w:t xml:space="preserve"> #10</w:t>
      </w:r>
      <w:r>
        <w:t>: UPF event exposure service to NWDAF</w:t>
      </w:r>
      <w:r>
        <w:tab/>
      </w:r>
      <w:r>
        <w:fldChar w:fldCharType="begin"/>
      </w:r>
      <w:r>
        <w:instrText xml:space="preserve"> PAGEREF _Toc112775442 \h </w:instrText>
      </w:r>
      <w:r>
        <w:fldChar w:fldCharType="separate"/>
      </w:r>
      <w:r>
        <w:t>49</w:t>
      </w:r>
      <w:r>
        <w:fldChar w:fldCharType="end"/>
      </w:r>
    </w:p>
    <w:p w14:paraId="29D6C724" w14:textId="2D0CE3E7" w:rsidR="0012537C" w:rsidRDefault="0012537C">
      <w:pPr>
        <w:pStyle w:val="TOC3"/>
        <w:rPr>
          <w:rFonts w:asciiTheme="minorHAnsi" w:eastAsiaTheme="minorEastAsia" w:hAnsiTheme="minorHAnsi" w:cstheme="minorBidi"/>
          <w:kern w:val="2"/>
          <w:sz w:val="21"/>
          <w:szCs w:val="22"/>
          <w:lang w:val="en-US" w:eastAsia="zh-CN"/>
        </w:rPr>
      </w:pPr>
      <w:r>
        <w:rPr>
          <w:lang w:eastAsia="ko-KR"/>
        </w:rPr>
        <w:t>6.10.1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_Toc112775443 \h </w:instrText>
      </w:r>
      <w:r>
        <w:fldChar w:fldCharType="separate"/>
      </w:r>
      <w:r>
        <w:t>49</w:t>
      </w:r>
      <w:r>
        <w:fldChar w:fldCharType="end"/>
      </w:r>
    </w:p>
    <w:p w14:paraId="2FA26F18" w14:textId="676FCD8E" w:rsidR="0012537C" w:rsidRDefault="0012537C">
      <w:pPr>
        <w:pStyle w:val="TOC3"/>
        <w:rPr>
          <w:rFonts w:asciiTheme="minorHAnsi" w:eastAsiaTheme="minorEastAsia" w:hAnsiTheme="minorHAnsi" w:cstheme="minorBidi"/>
          <w:kern w:val="2"/>
          <w:sz w:val="21"/>
          <w:szCs w:val="22"/>
          <w:lang w:val="en-US" w:eastAsia="zh-CN"/>
        </w:rPr>
      </w:pPr>
      <w:r>
        <w:rPr>
          <w:lang w:eastAsia="ko-KR"/>
        </w:rPr>
        <w:t>6.10.2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_Toc112775444 \h </w:instrText>
      </w:r>
      <w:r>
        <w:fldChar w:fldCharType="separate"/>
      </w:r>
      <w:r>
        <w:t>49</w:t>
      </w:r>
      <w:r>
        <w:fldChar w:fldCharType="end"/>
      </w:r>
    </w:p>
    <w:p w14:paraId="058CBC58" w14:textId="23911A4D" w:rsidR="0012537C" w:rsidRDefault="0012537C">
      <w:pPr>
        <w:pStyle w:val="TOC3"/>
        <w:rPr>
          <w:rFonts w:asciiTheme="minorHAnsi" w:eastAsiaTheme="minorEastAsia" w:hAnsiTheme="minorHAnsi" w:cstheme="minorBidi"/>
          <w:kern w:val="2"/>
          <w:sz w:val="21"/>
          <w:szCs w:val="22"/>
          <w:lang w:val="en-US" w:eastAsia="zh-CN"/>
        </w:rPr>
      </w:pPr>
      <w:r>
        <w:rPr>
          <w:lang w:eastAsia="ko-KR"/>
        </w:rPr>
        <w:t>6.10.3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_Toc112775445 \h </w:instrText>
      </w:r>
      <w:r>
        <w:fldChar w:fldCharType="separate"/>
      </w:r>
      <w:r>
        <w:t>49</w:t>
      </w:r>
      <w:r>
        <w:fldChar w:fldCharType="end"/>
      </w:r>
    </w:p>
    <w:p w14:paraId="03224088" w14:textId="300BE847" w:rsidR="0012537C" w:rsidRDefault="0012537C">
      <w:pPr>
        <w:pStyle w:val="TOC3"/>
        <w:rPr>
          <w:rFonts w:asciiTheme="minorHAnsi" w:eastAsiaTheme="minorEastAsia" w:hAnsiTheme="minorHAnsi" w:cstheme="minorBidi"/>
          <w:kern w:val="2"/>
          <w:sz w:val="21"/>
          <w:szCs w:val="22"/>
          <w:lang w:val="en-US" w:eastAsia="zh-CN"/>
        </w:rPr>
      </w:pPr>
      <w:r>
        <w:t>6.10.4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_Toc112775446 \h </w:instrText>
      </w:r>
      <w:r>
        <w:fldChar w:fldCharType="separate"/>
      </w:r>
      <w:r>
        <w:t>50</w:t>
      </w:r>
      <w:r>
        <w:fldChar w:fldCharType="end"/>
      </w:r>
    </w:p>
    <w:p w14:paraId="54125C99" w14:textId="603B0DC6" w:rsidR="0012537C" w:rsidRDefault="0012537C">
      <w:pPr>
        <w:pStyle w:val="TOC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UPF event exposure service to NWDAF subscribed directly from UPF</w:t>
      </w:r>
      <w:r>
        <w:tab/>
      </w:r>
      <w:r>
        <w:fldChar w:fldCharType="begin"/>
      </w:r>
      <w:r>
        <w:instrText xml:space="preserve"> PAGEREF _Toc112775447 \h </w:instrText>
      </w:r>
      <w:r>
        <w:fldChar w:fldCharType="separate"/>
      </w:r>
      <w:r>
        <w:t>51</w:t>
      </w:r>
      <w:r>
        <w:fldChar w:fldCharType="end"/>
      </w:r>
    </w:p>
    <w:p w14:paraId="5F774674" w14:textId="6401226B" w:rsidR="0012537C" w:rsidRDefault="0012537C">
      <w:pPr>
        <w:pStyle w:val="TOC3"/>
        <w:rPr>
          <w:rFonts w:asciiTheme="minorHAnsi" w:eastAsiaTheme="minorEastAsia" w:hAnsiTheme="minorHAnsi" w:cstheme="minorBidi"/>
          <w:kern w:val="2"/>
          <w:sz w:val="21"/>
          <w:szCs w:val="22"/>
          <w:lang w:val="en-US" w:eastAsia="zh-CN"/>
        </w:rPr>
      </w:pPr>
      <w:r>
        <w:rPr>
          <w:lang w:eastAsia="ko-KR"/>
        </w:rPr>
        <w:t>6.11.1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_Toc112775448 \h </w:instrText>
      </w:r>
      <w:r>
        <w:fldChar w:fldCharType="separate"/>
      </w:r>
      <w:r>
        <w:t>51</w:t>
      </w:r>
      <w:r>
        <w:fldChar w:fldCharType="end"/>
      </w:r>
    </w:p>
    <w:p w14:paraId="7DD6BE0F" w14:textId="67A93405" w:rsidR="0012537C" w:rsidRDefault="0012537C">
      <w:pPr>
        <w:pStyle w:val="TOC3"/>
        <w:rPr>
          <w:rFonts w:asciiTheme="minorHAnsi" w:eastAsiaTheme="minorEastAsia" w:hAnsiTheme="minorHAnsi" w:cstheme="minorBidi"/>
          <w:kern w:val="2"/>
          <w:sz w:val="21"/>
          <w:szCs w:val="22"/>
          <w:lang w:val="en-US" w:eastAsia="zh-CN"/>
        </w:rPr>
      </w:pPr>
      <w:r>
        <w:rPr>
          <w:lang w:eastAsia="ko-KR"/>
        </w:rPr>
        <w:t>6.11.2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_Toc112775449 \h </w:instrText>
      </w:r>
      <w:r>
        <w:fldChar w:fldCharType="separate"/>
      </w:r>
      <w:r>
        <w:t>51</w:t>
      </w:r>
      <w:r>
        <w:fldChar w:fldCharType="end"/>
      </w:r>
    </w:p>
    <w:p w14:paraId="32463133" w14:textId="49B269E4" w:rsidR="0012537C" w:rsidRDefault="0012537C">
      <w:pPr>
        <w:pStyle w:val="TOC3"/>
        <w:rPr>
          <w:rFonts w:asciiTheme="minorHAnsi" w:eastAsiaTheme="minorEastAsia" w:hAnsiTheme="minorHAnsi" w:cstheme="minorBidi"/>
          <w:kern w:val="2"/>
          <w:sz w:val="21"/>
          <w:szCs w:val="22"/>
          <w:lang w:val="en-US" w:eastAsia="zh-CN"/>
        </w:rPr>
      </w:pPr>
      <w:r>
        <w:rPr>
          <w:lang w:eastAsia="ko-KR"/>
        </w:rPr>
        <w:t>6.11.3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_Toc112775450 \h </w:instrText>
      </w:r>
      <w:r>
        <w:fldChar w:fldCharType="separate"/>
      </w:r>
      <w:r>
        <w:t>51</w:t>
      </w:r>
      <w:r>
        <w:fldChar w:fldCharType="end"/>
      </w:r>
    </w:p>
    <w:p w14:paraId="49DA2CCC" w14:textId="7AB7228E" w:rsidR="0012537C" w:rsidRDefault="0012537C">
      <w:pPr>
        <w:pStyle w:val="TOC3"/>
        <w:rPr>
          <w:rFonts w:asciiTheme="minorHAnsi" w:eastAsiaTheme="minorEastAsia" w:hAnsiTheme="minorHAnsi" w:cstheme="minorBidi"/>
          <w:kern w:val="2"/>
          <w:sz w:val="21"/>
          <w:szCs w:val="22"/>
          <w:lang w:val="en-US" w:eastAsia="zh-CN"/>
        </w:rPr>
      </w:pPr>
      <w:r>
        <w:rPr>
          <w:lang w:eastAsia="ko-KR"/>
        </w:rPr>
        <w:t>6.11.4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_Toc112775451 \h </w:instrText>
      </w:r>
      <w:r>
        <w:fldChar w:fldCharType="separate"/>
      </w:r>
      <w:r>
        <w:t>52</w:t>
      </w:r>
      <w:r>
        <w:fldChar w:fldCharType="end"/>
      </w:r>
    </w:p>
    <w:p w14:paraId="51F55B96" w14:textId="2E189667" w:rsidR="0012537C" w:rsidRDefault="0012537C">
      <w:pPr>
        <w:pStyle w:val="TOC2"/>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UPF registration to the NRF and NWDAF collecting data from UPF</w:t>
      </w:r>
      <w:r>
        <w:tab/>
      </w:r>
      <w:r>
        <w:fldChar w:fldCharType="begin"/>
      </w:r>
      <w:r>
        <w:instrText xml:space="preserve"> PAGEREF _Toc112775452 \h </w:instrText>
      </w:r>
      <w:r>
        <w:fldChar w:fldCharType="separate"/>
      </w:r>
      <w:r>
        <w:t>53</w:t>
      </w:r>
      <w:r>
        <w:fldChar w:fldCharType="end"/>
      </w:r>
    </w:p>
    <w:p w14:paraId="4CC75C4A" w14:textId="5AEB40BF" w:rsidR="0012537C" w:rsidRDefault="0012537C">
      <w:pPr>
        <w:pStyle w:val="TOC3"/>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_Toc112775453 \h </w:instrText>
      </w:r>
      <w:r>
        <w:fldChar w:fldCharType="separate"/>
      </w:r>
      <w:r>
        <w:t>53</w:t>
      </w:r>
      <w:r>
        <w:fldChar w:fldCharType="end"/>
      </w:r>
    </w:p>
    <w:p w14:paraId="172C51B6" w14:textId="14D816B0" w:rsidR="0012537C" w:rsidRDefault="0012537C">
      <w:pPr>
        <w:pStyle w:val="TOC3"/>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_Toc112775454 \h </w:instrText>
      </w:r>
      <w:r>
        <w:fldChar w:fldCharType="separate"/>
      </w:r>
      <w:r>
        <w:t>53</w:t>
      </w:r>
      <w:r>
        <w:fldChar w:fldCharType="end"/>
      </w:r>
    </w:p>
    <w:p w14:paraId="1A4769E4" w14:textId="7DD7D82A" w:rsidR="0012537C" w:rsidRDefault="0012537C">
      <w:pPr>
        <w:pStyle w:val="TOC3"/>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_Toc112775455 \h </w:instrText>
      </w:r>
      <w:r>
        <w:fldChar w:fldCharType="separate"/>
      </w:r>
      <w:r>
        <w:t>53</w:t>
      </w:r>
      <w:r>
        <w:fldChar w:fldCharType="end"/>
      </w:r>
    </w:p>
    <w:p w14:paraId="40B62133" w14:textId="1FC30EC9" w:rsidR="0012537C" w:rsidRDefault="0012537C">
      <w:pPr>
        <w:pStyle w:val="TOC3"/>
        <w:rPr>
          <w:rFonts w:asciiTheme="minorHAnsi" w:eastAsiaTheme="minorEastAsia" w:hAnsiTheme="minorHAnsi" w:cstheme="minorBidi"/>
          <w:kern w:val="2"/>
          <w:sz w:val="21"/>
          <w:szCs w:val="22"/>
          <w:lang w:val="en-US" w:eastAsia="zh-CN"/>
        </w:rPr>
      </w:pPr>
      <w:r>
        <w:t>6.12.4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_Toc112775456 \h </w:instrText>
      </w:r>
      <w:r>
        <w:fldChar w:fldCharType="separate"/>
      </w:r>
      <w:r>
        <w:t>54</w:t>
      </w:r>
      <w:r>
        <w:fldChar w:fldCharType="end"/>
      </w:r>
    </w:p>
    <w:p w14:paraId="26248569" w14:textId="00B5EBE0" w:rsidR="0012537C" w:rsidRDefault="0012537C">
      <w:pPr>
        <w:pStyle w:val="TOC2"/>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 xml:space="preserve">Solution #13: </w:t>
      </w:r>
      <w:r w:rsidRPr="001501E2">
        <w:rPr>
          <w:rFonts w:cs="Arial"/>
          <w:lang w:eastAsia="ko-KR"/>
        </w:rPr>
        <w:t>Subscription to UPF Event Exposure Services in the event of UP Path change</w:t>
      </w:r>
      <w:r>
        <w:tab/>
      </w:r>
      <w:r>
        <w:fldChar w:fldCharType="begin"/>
      </w:r>
      <w:r>
        <w:instrText xml:space="preserve"> PAGEREF _Toc112775457 \h </w:instrText>
      </w:r>
      <w:r>
        <w:fldChar w:fldCharType="separate"/>
      </w:r>
      <w:r>
        <w:t>55</w:t>
      </w:r>
      <w:r>
        <w:fldChar w:fldCharType="end"/>
      </w:r>
    </w:p>
    <w:p w14:paraId="621EC57D" w14:textId="40E964DD" w:rsidR="0012537C" w:rsidRDefault="0012537C">
      <w:pPr>
        <w:pStyle w:val="TOC3"/>
        <w:rPr>
          <w:rFonts w:asciiTheme="minorHAnsi" w:eastAsiaTheme="minorEastAsia" w:hAnsiTheme="minorHAnsi" w:cstheme="minorBidi"/>
          <w:kern w:val="2"/>
          <w:sz w:val="21"/>
          <w:szCs w:val="22"/>
          <w:lang w:val="en-US" w:eastAsia="zh-CN"/>
        </w:rPr>
      </w:pPr>
      <w:r>
        <w:rPr>
          <w:lang w:eastAsia="ko-KR"/>
        </w:rPr>
        <w:t>6.13.1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_Toc112775458 \h </w:instrText>
      </w:r>
      <w:r>
        <w:fldChar w:fldCharType="separate"/>
      </w:r>
      <w:r>
        <w:t>55</w:t>
      </w:r>
      <w:r>
        <w:fldChar w:fldCharType="end"/>
      </w:r>
    </w:p>
    <w:p w14:paraId="518B3D07" w14:textId="563B9872" w:rsidR="0012537C" w:rsidRDefault="0012537C">
      <w:pPr>
        <w:pStyle w:val="TOC3"/>
        <w:rPr>
          <w:rFonts w:asciiTheme="minorHAnsi" w:eastAsiaTheme="minorEastAsia" w:hAnsiTheme="minorHAnsi" w:cstheme="minorBidi"/>
          <w:kern w:val="2"/>
          <w:sz w:val="21"/>
          <w:szCs w:val="22"/>
          <w:lang w:val="en-US" w:eastAsia="zh-CN"/>
        </w:rPr>
      </w:pPr>
      <w:r>
        <w:rPr>
          <w:lang w:eastAsia="ko-KR"/>
        </w:rPr>
        <w:t>6.13.2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_Toc112775459 \h </w:instrText>
      </w:r>
      <w:r>
        <w:fldChar w:fldCharType="separate"/>
      </w:r>
      <w:r>
        <w:t>55</w:t>
      </w:r>
      <w:r>
        <w:fldChar w:fldCharType="end"/>
      </w:r>
    </w:p>
    <w:p w14:paraId="65B10F9B" w14:textId="183A0F21" w:rsidR="0012537C" w:rsidRDefault="0012537C">
      <w:pPr>
        <w:pStyle w:val="TOC3"/>
        <w:rPr>
          <w:rFonts w:asciiTheme="minorHAnsi" w:eastAsiaTheme="minorEastAsia" w:hAnsiTheme="minorHAnsi" w:cstheme="minorBidi"/>
          <w:kern w:val="2"/>
          <w:sz w:val="21"/>
          <w:szCs w:val="22"/>
          <w:lang w:val="en-US" w:eastAsia="zh-CN"/>
        </w:rPr>
      </w:pPr>
      <w:r>
        <w:rPr>
          <w:lang w:eastAsia="ko-KR"/>
        </w:rPr>
        <w:t>6.13.3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_Toc112775460 \h </w:instrText>
      </w:r>
      <w:r>
        <w:fldChar w:fldCharType="separate"/>
      </w:r>
      <w:r>
        <w:t>55</w:t>
      </w:r>
      <w:r>
        <w:fldChar w:fldCharType="end"/>
      </w:r>
    </w:p>
    <w:p w14:paraId="54B093E2" w14:textId="3B5B40A7" w:rsidR="0012537C" w:rsidRDefault="0012537C">
      <w:pPr>
        <w:pStyle w:val="TOC3"/>
        <w:rPr>
          <w:rFonts w:asciiTheme="minorHAnsi" w:eastAsiaTheme="minorEastAsia" w:hAnsiTheme="minorHAnsi" w:cstheme="minorBidi"/>
          <w:kern w:val="2"/>
          <w:sz w:val="21"/>
          <w:szCs w:val="22"/>
          <w:lang w:val="en-US" w:eastAsia="zh-CN"/>
        </w:rPr>
      </w:pPr>
      <w:r>
        <w:rPr>
          <w:lang w:eastAsia="ko-KR"/>
        </w:rPr>
        <w:t>6.13.4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_Toc112775461 \h </w:instrText>
      </w:r>
      <w:r>
        <w:fldChar w:fldCharType="separate"/>
      </w:r>
      <w:r>
        <w:t>56</w:t>
      </w:r>
      <w:r>
        <w:fldChar w:fldCharType="end"/>
      </w:r>
    </w:p>
    <w:p w14:paraId="1526387E" w14:textId="7A9E53ED" w:rsidR="0012537C" w:rsidRDefault="0012537C">
      <w:pPr>
        <w:pStyle w:val="TOC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Reduce the UPF performance impacts due to data reporting to NF consumer</w:t>
      </w:r>
      <w:r>
        <w:tab/>
      </w:r>
      <w:r>
        <w:fldChar w:fldCharType="begin"/>
      </w:r>
      <w:r>
        <w:instrText xml:space="preserve"> PAGEREF _Toc112775462 \h </w:instrText>
      </w:r>
      <w:r>
        <w:fldChar w:fldCharType="separate"/>
      </w:r>
      <w:r>
        <w:t>56</w:t>
      </w:r>
      <w:r>
        <w:fldChar w:fldCharType="end"/>
      </w:r>
    </w:p>
    <w:p w14:paraId="7652091F" w14:textId="0EFC0B12" w:rsidR="0012537C" w:rsidRDefault="0012537C">
      <w:pPr>
        <w:pStyle w:val="TOC3"/>
        <w:rPr>
          <w:rFonts w:asciiTheme="minorHAnsi" w:eastAsiaTheme="minorEastAsia" w:hAnsiTheme="minorHAnsi" w:cstheme="minorBidi"/>
          <w:kern w:val="2"/>
          <w:sz w:val="21"/>
          <w:szCs w:val="22"/>
          <w:lang w:val="en-US" w:eastAsia="zh-CN"/>
        </w:rPr>
      </w:pPr>
      <w:r>
        <w:rPr>
          <w:lang w:eastAsia="ko-KR"/>
        </w:rPr>
        <w:t>6.14.1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_Toc112775463 \h </w:instrText>
      </w:r>
      <w:r>
        <w:fldChar w:fldCharType="separate"/>
      </w:r>
      <w:r>
        <w:t>56</w:t>
      </w:r>
      <w:r>
        <w:fldChar w:fldCharType="end"/>
      </w:r>
    </w:p>
    <w:p w14:paraId="4434D1D0" w14:textId="5667A95F" w:rsidR="0012537C" w:rsidRDefault="0012537C">
      <w:pPr>
        <w:pStyle w:val="TOC3"/>
        <w:rPr>
          <w:rFonts w:asciiTheme="minorHAnsi" w:eastAsiaTheme="minorEastAsia" w:hAnsiTheme="minorHAnsi" w:cstheme="minorBidi"/>
          <w:kern w:val="2"/>
          <w:sz w:val="21"/>
          <w:szCs w:val="22"/>
          <w:lang w:val="en-US" w:eastAsia="zh-CN"/>
        </w:rPr>
      </w:pPr>
      <w:r>
        <w:rPr>
          <w:lang w:eastAsia="ko-KR"/>
        </w:rPr>
        <w:t>6.14.2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_Toc112775464 \h </w:instrText>
      </w:r>
      <w:r>
        <w:fldChar w:fldCharType="separate"/>
      </w:r>
      <w:r>
        <w:t>56</w:t>
      </w:r>
      <w:r>
        <w:fldChar w:fldCharType="end"/>
      </w:r>
    </w:p>
    <w:p w14:paraId="3961F39A" w14:textId="3D069D35" w:rsidR="0012537C" w:rsidRDefault="0012537C">
      <w:pPr>
        <w:pStyle w:val="TOC3"/>
        <w:rPr>
          <w:rFonts w:asciiTheme="minorHAnsi" w:eastAsiaTheme="minorEastAsia" w:hAnsiTheme="minorHAnsi" w:cstheme="minorBidi"/>
          <w:kern w:val="2"/>
          <w:sz w:val="21"/>
          <w:szCs w:val="22"/>
          <w:lang w:val="en-US" w:eastAsia="zh-CN"/>
        </w:rPr>
      </w:pPr>
      <w:r>
        <w:rPr>
          <w:lang w:eastAsia="ko-KR"/>
        </w:rPr>
        <w:t>6.14.3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_Toc112775465 \h </w:instrText>
      </w:r>
      <w:r>
        <w:fldChar w:fldCharType="separate"/>
      </w:r>
      <w:r>
        <w:t>57</w:t>
      </w:r>
      <w:r>
        <w:fldChar w:fldCharType="end"/>
      </w:r>
    </w:p>
    <w:p w14:paraId="7DCB2904" w14:textId="1B174E09" w:rsidR="0012537C" w:rsidRDefault="0012537C">
      <w:pPr>
        <w:pStyle w:val="TOC3"/>
        <w:rPr>
          <w:rFonts w:asciiTheme="minorHAnsi" w:eastAsiaTheme="minorEastAsia" w:hAnsiTheme="minorHAnsi" w:cstheme="minorBidi"/>
          <w:kern w:val="2"/>
          <w:sz w:val="21"/>
          <w:szCs w:val="22"/>
          <w:lang w:val="en-US" w:eastAsia="zh-CN"/>
        </w:rPr>
      </w:pPr>
      <w:r>
        <w:rPr>
          <w:lang w:eastAsia="ko-KR"/>
        </w:rPr>
        <w:t>6.14.4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_Toc112775466 \h </w:instrText>
      </w:r>
      <w:r>
        <w:fldChar w:fldCharType="separate"/>
      </w:r>
      <w:r>
        <w:t>57</w:t>
      </w:r>
      <w:r>
        <w:fldChar w:fldCharType="end"/>
      </w:r>
    </w:p>
    <w:p w14:paraId="75F188FE" w14:textId="6052F03F" w:rsidR="0012537C" w:rsidRDefault="0012537C">
      <w:pPr>
        <w:pStyle w:val="TOC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Subscription of UPF Event Exposure Service</w:t>
      </w:r>
      <w:r>
        <w:tab/>
      </w:r>
      <w:r>
        <w:fldChar w:fldCharType="begin"/>
      </w:r>
      <w:r>
        <w:instrText xml:space="preserve"> PAGEREF _Toc112775467 \h </w:instrText>
      </w:r>
      <w:r>
        <w:fldChar w:fldCharType="separate"/>
      </w:r>
      <w:r>
        <w:t>57</w:t>
      </w:r>
      <w:r>
        <w:fldChar w:fldCharType="end"/>
      </w:r>
    </w:p>
    <w:p w14:paraId="4E2172EE" w14:textId="788A57E9" w:rsidR="0012537C" w:rsidRDefault="0012537C">
      <w:pPr>
        <w:pStyle w:val="TOC3"/>
        <w:rPr>
          <w:rFonts w:asciiTheme="minorHAnsi" w:eastAsiaTheme="minorEastAsia" w:hAnsiTheme="minorHAnsi" w:cstheme="minorBidi"/>
          <w:kern w:val="2"/>
          <w:sz w:val="21"/>
          <w:szCs w:val="22"/>
          <w:lang w:val="en-US" w:eastAsia="zh-CN"/>
        </w:rPr>
      </w:pPr>
      <w:r>
        <w:rPr>
          <w:lang w:eastAsia="ko-KR"/>
        </w:rPr>
        <w:t>6.15.1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_Toc112775468 \h </w:instrText>
      </w:r>
      <w:r>
        <w:fldChar w:fldCharType="separate"/>
      </w:r>
      <w:r>
        <w:t>57</w:t>
      </w:r>
      <w:r>
        <w:fldChar w:fldCharType="end"/>
      </w:r>
    </w:p>
    <w:p w14:paraId="7442FBA2" w14:textId="5D340D0F" w:rsidR="0012537C" w:rsidRDefault="0012537C">
      <w:pPr>
        <w:pStyle w:val="TOC3"/>
        <w:rPr>
          <w:rFonts w:asciiTheme="minorHAnsi" w:eastAsiaTheme="minorEastAsia" w:hAnsiTheme="minorHAnsi" w:cstheme="minorBidi"/>
          <w:kern w:val="2"/>
          <w:sz w:val="21"/>
          <w:szCs w:val="22"/>
          <w:lang w:val="en-US" w:eastAsia="zh-CN"/>
        </w:rPr>
      </w:pPr>
      <w:r>
        <w:rPr>
          <w:lang w:eastAsia="ko-KR"/>
        </w:rPr>
        <w:t>6.15.2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_Toc112775469 \h </w:instrText>
      </w:r>
      <w:r>
        <w:fldChar w:fldCharType="separate"/>
      </w:r>
      <w:r>
        <w:t>58</w:t>
      </w:r>
      <w:r>
        <w:fldChar w:fldCharType="end"/>
      </w:r>
    </w:p>
    <w:p w14:paraId="48BC7AA0" w14:textId="17C7A929" w:rsidR="0012537C" w:rsidRDefault="0012537C">
      <w:pPr>
        <w:pStyle w:val="TOC3"/>
        <w:rPr>
          <w:rFonts w:asciiTheme="minorHAnsi" w:eastAsiaTheme="minorEastAsia" w:hAnsiTheme="minorHAnsi" w:cstheme="minorBidi"/>
          <w:kern w:val="2"/>
          <w:sz w:val="21"/>
          <w:szCs w:val="22"/>
          <w:lang w:val="en-US" w:eastAsia="zh-CN"/>
        </w:rPr>
      </w:pPr>
      <w:r>
        <w:rPr>
          <w:lang w:eastAsia="ko-KR"/>
        </w:rPr>
        <w:t>6.15.3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_Toc112775470 \h </w:instrText>
      </w:r>
      <w:r>
        <w:fldChar w:fldCharType="separate"/>
      </w:r>
      <w:r>
        <w:t>58</w:t>
      </w:r>
      <w:r>
        <w:fldChar w:fldCharType="end"/>
      </w:r>
    </w:p>
    <w:p w14:paraId="01B920DF" w14:textId="6D180949" w:rsidR="0012537C" w:rsidRDefault="0012537C">
      <w:pPr>
        <w:pStyle w:val="TOC3"/>
        <w:rPr>
          <w:rFonts w:asciiTheme="minorHAnsi" w:eastAsiaTheme="minorEastAsia" w:hAnsiTheme="minorHAnsi" w:cstheme="minorBidi"/>
          <w:kern w:val="2"/>
          <w:sz w:val="21"/>
          <w:szCs w:val="22"/>
          <w:lang w:val="en-US" w:eastAsia="zh-CN"/>
        </w:rPr>
      </w:pPr>
      <w:r>
        <w:rPr>
          <w:lang w:eastAsia="ko-KR"/>
        </w:rPr>
        <w:t>6.15.4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_Toc112775471 \h </w:instrText>
      </w:r>
      <w:r>
        <w:fldChar w:fldCharType="separate"/>
      </w:r>
      <w:r>
        <w:t>59</w:t>
      </w:r>
      <w:r>
        <w:fldChar w:fldCharType="end"/>
      </w:r>
    </w:p>
    <w:p w14:paraId="362ECF33" w14:textId="5B55AC21" w:rsidR="0012537C" w:rsidRDefault="0012537C">
      <w:pPr>
        <w:pStyle w:val="TOC2"/>
        <w:rPr>
          <w:rFonts w:asciiTheme="minorHAnsi" w:eastAsiaTheme="minorEastAsia" w:hAnsiTheme="minorHAnsi" w:cstheme="minorBidi"/>
          <w:kern w:val="2"/>
          <w:sz w:val="21"/>
          <w:szCs w:val="22"/>
          <w:lang w:val="en-US" w:eastAsia="zh-CN"/>
        </w:rPr>
      </w:pPr>
      <w:r>
        <w:rPr>
          <w:lang w:eastAsia="zh-CN"/>
        </w:rP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Direct/indirect subscription of the UPF event exposure service</w:t>
      </w:r>
      <w:r>
        <w:tab/>
      </w:r>
      <w:r>
        <w:fldChar w:fldCharType="begin"/>
      </w:r>
      <w:r>
        <w:instrText xml:space="preserve"> PAGEREF _Toc112775472 \h </w:instrText>
      </w:r>
      <w:r>
        <w:fldChar w:fldCharType="separate"/>
      </w:r>
      <w:r>
        <w:t>5</w:t>
      </w:r>
      <w:r>
        <w:t>9</w:t>
      </w:r>
      <w:r>
        <w:fldChar w:fldCharType="end"/>
      </w:r>
    </w:p>
    <w:p w14:paraId="3CCF963F" w14:textId="05794560" w:rsidR="0012537C" w:rsidRDefault="0012537C">
      <w:pPr>
        <w:pStyle w:val="TOC3"/>
        <w:rPr>
          <w:rFonts w:asciiTheme="minorHAnsi" w:eastAsiaTheme="minorEastAsia" w:hAnsiTheme="minorHAnsi" w:cstheme="minorBidi"/>
          <w:kern w:val="2"/>
          <w:sz w:val="21"/>
          <w:szCs w:val="22"/>
          <w:lang w:val="en-US" w:eastAsia="zh-CN"/>
        </w:rPr>
      </w:pPr>
      <w:r>
        <w:rPr>
          <w:lang w:eastAsia="ko-KR"/>
        </w:rPr>
        <w:t>6.16.1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_Toc112775473 \h </w:instrText>
      </w:r>
      <w:r>
        <w:fldChar w:fldCharType="separate"/>
      </w:r>
      <w:r>
        <w:t>59</w:t>
      </w:r>
      <w:r>
        <w:fldChar w:fldCharType="end"/>
      </w:r>
    </w:p>
    <w:p w14:paraId="02C3BAA5" w14:textId="3ED4C3EB" w:rsidR="0012537C" w:rsidRDefault="0012537C">
      <w:pPr>
        <w:pStyle w:val="TOC3"/>
        <w:rPr>
          <w:rFonts w:asciiTheme="minorHAnsi" w:eastAsiaTheme="minorEastAsia" w:hAnsiTheme="minorHAnsi" w:cstheme="minorBidi"/>
          <w:kern w:val="2"/>
          <w:sz w:val="21"/>
          <w:szCs w:val="22"/>
          <w:lang w:val="en-US" w:eastAsia="zh-CN"/>
        </w:rPr>
      </w:pPr>
      <w:r>
        <w:rPr>
          <w:lang w:eastAsia="ko-KR"/>
        </w:rPr>
        <w:t>6.16.2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_Toc112775474 \h </w:instrText>
      </w:r>
      <w:r>
        <w:fldChar w:fldCharType="separate"/>
      </w:r>
      <w:r>
        <w:t>59</w:t>
      </w:r>
      <w:r>
        <w:fldChar w:fldCharType="end"/>
      </w:r>
    </w:p>
    <w:p w14:paraId="29DBF18F" w14:textId="4BA5351B" w:rsidR="0012537C" w:rsidRDefault="0012537C">
      <w:pPr>
        <w:pStyle w:val="TOC3"/>
        <w:rPr>
          <w:rFonts w:asciiTheme="minorHAnsi" w:eastAsiaTheme="minorEastAsia" w:hAnsiTheme="minorHAnsi" w:cstheme="minorBidi"/>
          <w:kern w:val="2"/>
          <w:sz w:val="21"/>
          <w:szCs w:val="22"/>
          <w:lang w:val="en-US" w:eastAsia="zh-CN"/>
        </w:rPr>
      </w:pPr>
      <w:r>
        <w:rPr>
          <w:lang w:eastAsia="ko-KR"/>
        </w:rPr>
        <w:t>6.16.3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_Toc112775475 \h </w:instrText>
      </w:r>
      <w:r>
        <w:fldChar w:fldCharType="separate"/>
      </w:r>
      <w:r>
        <w:t>60</w:t>
      </w:r>
      <w:r>
        <w:fldChar w:fldCharType="end"/>
      </w:r>
    </w:p>
    <w:p w14:paraId="75CEB578" w14:textId="5B90E54B" w:rsidR="0012537C" w:rsidRDefault="0012537C">
      <w:pPr>
        <w:pStyle w:val="TOC3"/>
        <w:rPr>
          <w:rFonts w:asciiTheme="minorHAnsi" w:eastAsiaTheme="minorEastAsia" w:hAnsiTheme="minorHAnsi" w:cstheme="minorBidi"/>
          <w:kern w:val="2"/>
          <w:sz w:val="21"/>
          <w:szCs w:val="22"/>
          <w:lang w:val="en-US" w:eastAsia="zh-CN"/>
        </w:rPr>
      </w:pPr>
      <w:r>
        <w:rPr>
          <w:lang w:eastAsia="ko-KR"/>
        </w:rPr>
        <w:t>6.16.4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_Toc112775476 \h </w:instrText>
      </w:r>
      <w:r>
        <w:fldChar w:fldCharType="separate"/>
      </w:r>
      <w:r>
        <w:t>62</w:t>
      </w:r>
      <w:r>
        <w:fldChar w:fldCharType="end"/>
      </w:r>
    </w:p>
    <w:p w14:paraId="1614A81E" w14:textId="17FBD996" w:rsidR="0012537C" w:rsidRDefault="0012537C">
      <w:pPr>
        <w:pStyle w:val="TOC2"/>
        <w:rPr>
          <w:rFonts w:asciiTheme="minorHAnsi" w:eastAsiaTheme="minorEastAsia" w:hAnsiTheme="minorHAnsi" w:cstheme="minorBidi"/>
          <w:kern w:val="2"/>
          <w:sz w:val="21"/>
          <w:szCs w:val="22"/>
          <w:lang w:val="en-US" w:eastAsia="zh-CN"/>
        </w:rPr>
      </w:pPr>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Update/Release subscription of the UPF event exposure service</w:t>
      </w:r>
      <w:r>
        <w:tab/>
      </w:r>
      <w:r>
        <w:fldChar w:fldCharType="begin"/>
      </w:r>
      <w:r>
        <w:instrText xml:space="preserve"> PAGEREF _Toc112775477 \h </w:instrText>
      </w:r>
      <w:r>
        <w:fldChar w:fldCharType="separate"/>
      </w:r>
      <w:r>
        <w:t>62</w:t>
      </w:r>
      <w:r>
        <w:fldChar w:fldCharType="end"/>
      </w:r>
    </w:p>
    <w:p w14:paraId="3182538D" w14:textId="7AFACFA8" w:rsidR="0012537C" w:rsidRDefault="0012537C">
      <w:pPr>
        <w:pStyle w:val="TOC3"/>
        <w:rPr>
          <w:rFonts w:asciiTheme="minorHAnsi" w:eastAsiaTheme="minorEastAsia" w:hAnsiTheme="minorHAnsi" w:cstheme="minorBidi"/>
          <w:kern w:val="2"/>
          <w:sz w:val="21"/>
          <w:szCs w:val="22"/>
          <w:lang w:val="en-US" w:eastAsia="zh-CN"/>
        </w:rPr>
      </w:pPr>
      <w:r>
        <w:rPr>
          <w:lang w:eastAsia="ko-KR"/>
        </w:rPr>
        <w:t>6.17.1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_Toc112775478 \h </w:instrText>
      </w:r>
      <w:r>
        <w:fldChar w:fldCharType="separate"/>
      </w:r>
      <w:r>
        <w:t>62</w:t>
      </w:r>
      <w:r>
        <w:fldChar w:fldCharType="end"/>
      </w:r>
    </w:p>
    <w:p w14:paraId="6FCC1B17" w14:textId="1FAAB142" w:rsidR="0012537C" w:rsidRDefault="0012537C">
      <w:pPr>
        <w:pStyle w:val="TOC3"/>
        <w:rPr>
          <w:rFonts w:asciiTheme="minorHAnsi" w:eastAsiaTheme="minorEastAsia" w:hAnsiTheme="minorHAnsi" w:cstheme="minorBidi"/>
          <w:kern w:val="2"/>
          <w:sz w:val="21"/>
          <w:szCs w:val="22"/>
          <w:lang w:val="en-US" w:eastAsia="zh-CN"/>
        </w:rPr>
      </w:pPr>
      <w:r>
        <w:rPr>
          <w:lang w:eastAsia="ko-KR"/>
        </w:rPr>
        <w:t>6.17.2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_Toc112775479 \h </w:instrText>
      </w:r>
      <w:r>
        <w:fldChar w:fldCharType="separate"/>
      </w:r>
      <w:r>
        <w:t>62</w:t>
      </w:r>
      <w:r>
        <w:fldChar w:fldCharType="end"/>
      </w:r>
    </w:p>
    <w:p w14:paraId="04383D84" w14:textId="5CF115BE" w:rsidR="0012537C" w:rsidRDefault="0012537C">
      <w:pPr>
        <w:pStyle w:val="TOC3"/>
        <w:rPr>
          <w:rFonts w:asciiTheme="minorHAnsi" w:eastAsiaTheme="minorEastAsia" w:hAnsiTheme="minorHAnsi" w:cstheme="minorBidi"/>
          <w:kern w:val="2"/>
          <w:sz w:val="21"/>
          <w:szCs w:val="22"/>
          <w:lang w:val="en-US" w:eastAsia="zh-CN"/>
        </w:rPr>
      </w:pPr>
      <w:r>
        <w:rPr>
          <w:lang w:eastAsia="ko-KR"/>
        </w:rPr>
        <w:t>6.17.3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_Toc112775480 \h </w:instrText>
      </w:r>
      <w:r>
        <w:fldChar w:fldCharType="separate"/>
      </w:r>
      <w:r>
        <w:t>62</w:t>
      </w:r>
      <w:r>
        <w:fldChar w:fldCharType="end"/>
      </w:r>
    </w:p>
    <w:p w14:paraId="7C9CA3AD" w14:textId="36E6CDB5" w:rsidR="0012537C" w:rsidRDefault="0012537C">
      <w:pPr>
        <w:pStyle w:val="TOC3"/>
        <w:rPr>
          <w:rFonts w:asciiTheme="minorHAnsi" w:eastAsiaTheme="minorEastAsia" w:hAnsiTheme="minorHAnsi" w:cstheme="minorBidi"/>
          <w:kern w:val="2"/>
          <w:sz w:val="21"/>
          <w:szCs w:val="22"/>
          <w:lang w:val="en-US" w:eastAsia="zh-CN"/>
        </w:rPr>
      </w:pPr>
      <w:r>
        <w:rPr>
          <w:lang w:eastAsia="ko-KR"/>
        </w:rPr>
        <w:t>6.17.4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_Toc112775481 \h </w:instrText>
      </w:r>
      <w:r>
        <w:fldChar w:fldCharType="separate"/>
      </w:r>
      <w:r>
        <w:t>64</w:t>
      </w:r>
      <w:r>
        <w:fldChar w:fldCharType="end"/>
      </w:r>
    </w:p>
    <w:p w14:paraId="204022EE" w14:textId="6ADA9DA6" w:rsidR="0012537C" w:rsidRDefault="0012537C">
      <w:pPr>
        <w:pStyle w:val="TOC2"/>
        <w:rPr>
          <w:rFonts w:asciiTheme="minorHAnsi" w:eastAsiaTheme="minorEastAsia" w:hAnsiTheme="minorHAnsi" w:cstheme="minorBidi"/>
          <w:kern w:val="2"/>
          <w:sz w:val="21"/>
          <w:szCs w:val="22"/>
          <w:lang w:val="en-US" w:eastAsia="zh-CN"/>
        </w:rPr>
      </w:pPr>
      <w:r>
        <w:rPr>
          <w:lang w:eastAsia="zh-CN"/>
        </w:rPr>
        <w:t>6.18</w:t>
      </w:r>
      <w:r>
        <w:rPr>
          <w:rFonts w:asciiTheme="minorHAnsi" w:eastAsiaTheme="minorEastAsia" w:hAnsiTheme="minorHAnsi" w:cstheme="minorBidi"/>
          <w:kern w:val="2"/>
          <w:sz w:val="21"/>
          <w:szCs w:val="22"/>
          <w:lang w:val="en-US" w:eastAsia="zh-CN"/>
        </w:rPr>
        <w:tab/>
      </w:r>
      <w:r>
        <w:t>Solution</w:t>
      </w:r>
      <w:r>
        <w:rPr>
          <w:lang w:eastAsia="zh-CN"/>
        </w:rPr>
        <w:t xml:space="preserve"> #18</w:t>
      </w:r>
      <w:r>
        <w:t>: QoS parameters exposure by UPF</w:t>
      </w:r>
      <w:r>
        <w:tab/>
      </w:r>
      <w:r>
        <w:fldChar w:fldCharType="begin"/>
      </w:r>
      <w:r>
        <w:instrText xml:space="preserve"> PAGEREF _Toc112775482 \h </w:instrText>
      </w:r>
      <w:r>
        <w:fldChar w:fldCharType="separate"/>
      </w:r>
      <w:r>
        <w:t>65</w:t>
      </w:r>
      <w:r>
        <w:fldChar w:fldCharType="end"/>
      </w:r>
    </w:p>
    <w:p w14:paraId="5788BA55" w14:textId="42E9E616" w:rsidR="0012537C" w:rsidRDefault="0012537C">
      <w:pPr>
        <w:pStyle w:val="TOC3"/>
        <w:rPr>
          <w:rFonts w:asciiTheme="minorHAnsi" w:eastAsiaTheme="minorEastAsia" w:hAnsiTheme="minorHAnsi" w:cstheme="minorBidi"/>
          <w:kern w:val="2"/>
          <w:sz w:val="21"/>
          <w:szCs w:val="22"/>
          <w:lang w:val="en-US" w:eastAsia="zh-CN"/>
        </w:rPr>
      </w:pPr>
      <w:r>
        <w:rPr>
          <w:lang w:eastAsia="ko-KR"/>
        </w:rPr>
        <w:t>6.18.1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_Toc112775483 \h </w:instrText>
      </w:r>
      <w:r>
        <w:fldChar w:fldCharType="separate"/>
      </w:r>
      <w:r>
        <w:t>65</w:t>
      </w:r>
      <w:r>
        <w:fldChar w:fldCharType="end"/>
      </w:r>
    </w:p>
    <w:p w14:paraId="33613FB9" w14:textId="595C0BC4" w:rsidR="0012537C" w:rsidRDefault="0012537C">
      <w:pPr>
        <w:pStyle w:val="TOC3"/>
        <w:rPr>
          <w:rFonts w:asciiTheme="minorHAnsi" w:eastAsiaTheme="minorEastAsia" w:hAnsiTheme="minorHAnsi" w:cstheme="minorBidi"/>
          <w:kern w:val="2"/>
          <w:sz w:val="21"/>
          <w:szCs w:val="22"/>
          <w:lang w:val="en-US" w:eastAsia="zh-CN"/>
        </w:rPr>
      </w:pPr>
      <w:r>
        <w:rPr>
          <w:lang w:eastAsia="ko-KR"/>
        </w:rPr>
        <w:t>6.18.2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_Toc112775484 \h </w:instrText>
      </w:r>
      <w:r>
        <w:fldChar w:fldCharType="separate"/>
      </w:r>
      <w:r>
        <w:t>65</w:t>
      </w:r>
      <w:r>
        <w:fldChar w:fldCharType="end"/>
      </w:r>
    </w:p>
    <w:p w14:paraId="34D664D0" w14:textId="589E91BE" w:rsidR="0012537C" w:rsidRDefault="0012537C">
      <w:pPr>
        <w:pStyle w:val="TOC3"/>
        <w:rPr>
          <w:rFonts w:asciiTheme="minorHAnsi" w:eastAsiaTheme="minorEastAsia" w:hAnsiTheme="minorHAnsi" w:cstheme="minorBidi"/>
          <w:kern w:val="2"/>
          <w:sz w:val="21"/>
          <w:szCs w:val="22"/>
          <w:lang w:val="en-US" w:eastAsia="zh-CN"/>
        </w:rPr>
      </w:pPr>
      <w:r>
        <w:rPr>
          <w:lang w:eastAsia="ko-KR"/>
        </w:rPr>
        <w:t>6.18.3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_Toc112775485 \h </w:instrText>
      </w:r>
      <w:r>
        <w:fldChar w:fldCharType="separate"/>
      </w:r>
      <w:r>
        <w:t>65</w:t>
      </w:r>
      <w:r>
        <w:fldChar w:fldCharType="end"/>
      </w:r>
    </w:p>
    <w:p w14:paraId="1FE659C7" w14:textId="4A89BF88" w:rsidR="0012537C" w:rsidRDefault="0012537C">
      <w:pPr>
        <w:pStyle w:val="TOC3"/>
        <w:rPr>
          <w:rFonts w:asciiTheme="minorHAnsi" w:eastAsiaTheme="minorEastAsia" w:hAnsiTheme="minorHAnsi" w:cstheme="minorBidi"/>
          <w:kern w:val="2"/>
          <w:sz w:val="21"/>
          <w:szCs w:val="22"/>
          <w:lang w:val="en-US" w:eastAsia="zh-CN"/>
        </w:rPr>
      </w:pPr>
      <w:r>
        <w:rPr>
          <w:lang w:eastAsia="ko-KR"/>
        </w:rPr>
        <w:t>6.18.4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_Toc112775486 \h </w:instrText>
      </w:r>
      <w:r>
        <w:fldChar w:fldCharType="separate"/>
      </w:r>
      <w:r>
        <w:t>66</w:t>
      </w:r>
      <w:r>
        <w:fldChar w:fldCharType="end"/>
      </w:r>
    </w:p>
    <w:p w14:paraId="630EF571" w14:textId="67D6FDD1" w:rsidR="0012537C" w:rsidRDefault="0012537C">
      <w:pPr>
        <w:pStyle w:val="TOC2"/>
        <w:rPr>
          <w:rFonts w:asciiTheme="minorHAnsi" w:eastAsiaTheme="minorEastAsia" w:hAnsiTheme="minorHAnsi" w:cstheme="minorBidi"/>
          <w:kern w:val="2"/>
          <w:sz w:val="21"/>
          <w:szCs w:val="22"/>
          <w:lang w:val="en-US" w:eastAsia="zh-CN"/>
        </w:rPr>
      </w:pPr>
      <w:r>
        <w:rPr>
          <w:lang w:eastAsia="zh-CN"/>
        </w:rPr>
        <w:t>6.19</w:t>
      </w:r>
      <w:r>
        <w:rPr>
          <w:rFonts w:asciiTheme="minorHAnsi" w:eastAsiaTheme="minorEastAsia" w:hAnsiTheme="minorHAnsi" w:cstheme="minorBidi"/>
          <w:kern w:val="2"/>
          <w:sz w:val="21"/>
          <w:szCs w:val="22"/>
          <w:lang w:val="en-US" w:eastAsia="zh-CN"/>
        </w:rPr>
        <w:tab/>
      </w:r>
      <w:r>
        <w:t>Solution</w:t>
      </w:r>
      <w:r>
        <w:rPr>
          <w:lang w:eastAsia="zh-CN"/>
        </w:rPr>
        <w:t xml:space="preserve"> #19</w:t>
      </w:r>
      <w:r>
        <w:t>: QoS Monitoring results exposure by UPF</w:t>
      </w:r>
      <w:r>
        <w:tab/>
      </w:r>
      <w:r>
        <w:fldChar w:fldCharType="begin"/>
      </w:r>
      <w:r>
        <w:instrText xml:space="preserve"> PAGEREF _Toc112775487 \h </w:instrText>
      </w:r>
      <w:r>
        <w:fldChar w:fldCharType="separate"/>
      </w:r>
      <w:r>
        <w:t>66</w:t>
      </w:r>
      <w:r>
        <w:fldChar w:fldCharType="end"/>
      </w:r>
    </w:p>
    <w:p w14:paraId="4FEADB33" w14:textId="6FF24A11" w:rsidR="0012537C" w:rsidRDefault="0012537C">
      <w:pPr>
        <w:pStyle w:val="TOC3"/>
        <w:rPr>
          <w:rFonts w:asciiTheme="minorHAnsi" w:eastAsiaTheme="minorEastAsia" w:hAnsiTheme="minorHAnsi" w:cstheme="minorBidi"/>
          <w:kern w:val="2"/>
          <w:sz w:val="21"/>
          <w:szCs w:val="22"/>
          <w:lang w:val="en-US" w:eastAsia="zh-CN"/>
        </w:rPr>
      </w:pPr>
      <w:r>
        <w:rPr>
          <w:lang w:eastAsia="ko-KR"/>
        </w:rPr>
        <w:t>6.19.1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_Toc112775488 \h </w:instrText>
      </w:r>
      <w:r>
        <w:fldChar w:fldCharType="separate"/>
      </w:r>
      <w:r>
        <w:t>66</w:t>
      </w:r>
      <w:r>
        <w:fldChar w:fldCharType="end"/>
      </w:r>
    </w:p>
    <w:p w14:paraId="7FE8039F" w14:textId="177CAF55" w:rsidR="0012537C" w:rsidRDefault="0012537C">
      <w:pPr>
        <w:pStyle w:val="TOC3"/>
        <w:rPr>
          <w:rFonts w:asciiTheme="minorHAnsi" w:eastAsiaTheme="minorEastAsia" w:hAnsiTheme="minorHAnsi" w:cstheme="minorBidi"/>
          <w:kern w:val="2"/>
          <w:sz w:val="21"/>
          <w:szCs w:val="22"/>
          <w:lang w:val="en-US" w:eastAsia="zh-CN"/>
        </w:rPr>
      </w:pPr>
      <w:r>
        <w:rPr>
          <w:lang w:eastAsia="ko-KR"/>
        </w:rPr>
        <w:t>6.19.2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_Toc112775489 \h </w:instrText>
      </w:r>
      <w:r>
        <w:fldChar w:fldCharType="separate"/>
      </w:r>
      <w:r>
        <w:t>66</w:t>
      </w:r>
      <w:r>
        <w:fldChar w:fldCharType="end"/>
      </w:r>
    </w:p>
    <w:p w14:paraId="02DFF1A3" w14:textId="02C38A7E" w:rsidR="0012537C" w:rsidRDefault="0012537C">
      <w:pPr>
        <w:pStyle w:val="TOC3"/>
        <w:rPr>
          <w:rFonts w:asciiTheme="minorHAnsi" w:eastAsiaTheme="minorEastAsia" w:hAnsiTheme="minorHAnsi" w:cstheme="minorBidi"/>
          <w:kern w:val="2"/>
          <w:sz w:val="21"/>
          <w:szCs w:val="22"/>
          <w:lang w:val="en-US" w:eastAsia="zh-CN"/>
        </w:rPr>
      </w:pPr>
      <w:r>
        <w:rPr>
          <w:lang w:eastAsia="ko-KR"/>
        </w:rPr>
        <w:t>6.19.3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_Toc112775490 \h </w:instrText>
      </w:r>
      <w:r>
        <w:fldChar w:fldCharType="separate"/>
      </w:r>
      <w:r>
        <w:t>66</w:t>
      </w:r>
      <w:r>
        <w:fldChar w:fldCharType="end"/>
      </w:r>
    </w:p>
    <w:p w14:paraId="6445ABE4" w14:textId="46B7F4DC" w:rsidR="0012537C" w:rsidRDefault="0012537C">
      <w:pPr>
        <w:pStyle w:val="TOC3"/>
        <w:rPr>
          <w:rFonts w:asciiTheme="minorHAnsi" w:eastAsiaTheme="minorEastAsia" w:hAnsiTheme="minorHAnsi" w:cstheme="minorBidi"/>
          <w:kern w:val="2"/>
          <w:sz w:val="21"/>
          <w:szCs w:val="22"/>
          <w:lang w:val="en-US" w:eastAsia="zh-CN"/>
        </w:rPr>
      </w:pPr>
      <w:r>
        <w:rPr>
          <w:lang w:eastAsia="ko-KR"/>
        </w:rPr>
        <w:t>6.19.4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_Toc112775491 \h </w:instrText>
      </w:r>
      <w:r>
        <w:fldChar w:fldCharType="separate"/>
      </w:r>
      <w:r>
        <w:t>68</w:t>
      </w:r>
      <w:r>
        <w:fldChar w:fldCharType="end"/>
      </w:r>
    </w:p>
    <w:p w14:paraId="5FE03414" w14:textId="7CE386D4" w:rsidR="0012537C" w:rsidRDefault="0012537C">
      <w:pPr>
        <w:pStyle w:val="TOC2"/>
        <w:rPr>
          <w:rFonts w:asciiTheme="minorHAnsi" w:eastAsiaTheme="minorEastAsia" w:hAnsiTheme="minorHAnsi" w:cstheme="minorBidi"/>
          <w:kern w:val="2"/>
          <w:sz w:val="21"/>
          <w:szCs w:val="22"/>
          <w:lang w:val="en-US" w:eastAsia="zh-CN"/>
        </w:rPr>
      </w:pPr>
      <w:r>
        <w:rPr>
          <w:lang w:eastAsia="zh-CN"/>
        </w:rPr>
        <w:t>6.20</w:t>
      </w:r>
      <w:r>
        <w:rPr>
          <w:rFonts w:asciiTheme="minorHAnsi" w:eastAsiaTheme="minorEastAsia" w:hAnsiTheme="minorHAnsi" w:cstheme="minorBidi"/>
          <w:kern w:val="2"/>
          <w:sz w:val="21"/>
          <w:szCs w:val="22"/>
          <w:lang w:val="en-US" w:eastAsia="zh-CN"/>
        </w:rPr>
        <w:tab/>
      </w:r>
      <w:r>
        <w:t>Solution</w:t>
      </w:r>
      <w:r>
        <w:rPr>
          <w:lang w:eastAsia="zh-CN"/>
        </w:rPr>
        <w:t xml:space="preserve"> #20</w:t>
      </w:r>
      <w:r>
        <w:t>: UE IP address mapping information exposure by UPF</w:t>
      </w:r>
      <w:r>
        <w:tab/>
      </w:r>
      <w:r>
        <w:fldChar w:fldCharType="begin"/>
      </w:r>
      <w:r>
        <w:instrText xml:space="preserve"> PAGEREF _Toc112775492 \h </w:instrText>
      </w:r>
      <w:r>
        <w:fldChar w:fldCharType="separate"/>
      </w:r>
      <w:r>
        <w:t>68</w:t>
      </w:r>
      <w:r>
        <w:fldChar w:fldCharType="end"/>
      </w:r>
    </w:p>
    <w:p w14:paraId="373AC379" w14:textId="49196EF5" w:rsidR="0012537C" w:rsidRDefault="0012537C">
      <w:pPr>
        <w:pStyle w:val="TOC3"/>
        <w:rPr>
          <w:rFonts w:asciiTheme="minorHAnsi" w:eastAsiaTheme="minorEastAsia" w:hAnsiTheme="minorHAnsi" w:cstheme="minorBidi"/>
          <w:kern w:val="2"/>
          <w:sz w:val="21"/>
          <w:szCs w:val="22"/>
          <w:lang w:val="en-US" w:eastAsia="zh-CN"/>
        </w:rPr>
      </w:pPr>
      <w:r>
        <w:rPr>
          <w:lang w:eastAsia="ko-KR"/>
        </w:rPr>
        <w:t>6.20.1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_Toc112775493 \h </w:instrText>
      </w:r>
      <w:r>
        <w:fldChar w:fldCharType="separate"/>
      </w:r>
      <w:r>
        <w:t>68</w:t>
      </w:r>
      <w:r>
        <w:fldChar w:fldCharType="end"/>
      </w:r>
    </w:p>
    <w:p w14:paraId="6469DB7C" w14:textId="181E97B0" w:rsidR="0012537C" w:rsidRDefault="0012537C">
      <w:pPr>
        <w:pStyle w:val="TOC3"/>
        <w:rPr>
          <w:rFonts w:asciiTheme="minorHAnsi" w:eastAsiaTheme="minorEastAsia" w:hAnsiTheme="minorHAnsi" w:cstheme="minorBidi"/>
          <w:kern w:val="2"/>
          <w:sz w:val="21"/>
          <w:szCs w:val="22"/>
          <w:lang w:val="en-US" w:eastAsia="zh-CN"/>
        </w:rPr>
      </w:pPr>
      <w:r>
        <w:rPr>
          <w:lang w:eastAsia="ko-KR"/>
        </w:rPr>
        <w:lastRenderedPageBreak/>
        <w:t>6.20.2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_Toc112775494 \h </w:instrText>
      </w:r>
      <w:r>
        <w:fldChar w:fldCharType="separate"/>
      </w:r>
      <w:r>
        <w:t>68</w:t>
      </w:r>
      <w:r>
        <w:fldChar w:fldCharType="end"/>
      </w:r>
    </w:p>
    <w:p w14:paraId="4C161EC7" w14:textId="03EC2B27" w:rsidR="0012537C" w:rsidRDefault="0012537C">
      <w:pPr>
        <w:pStyle w:val="TOC3"/>
        <w:rPr>
          <w:rFonts w:asciiTheme="minorHAnsi" w:eastAsiaTheme="minorEastAsia" w:hAnsiTheme="minorHAnsi" w:cstheme="minorBidi"/>
          <w:kern w:val="2"/>
          <w:sz w:val="21"/>
          <w:szCs w:val="22"/>
          <w:lang w:val="en-US" w:eastAsia="zh-CN"/>
        </w:rPr>
      </w:pPr>
      <w:r>
        <w:rPr>
          <w:lang w:eastAsia="ko-KR"/>
        </w:rPr>
        <w:t>6.20.3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_Toc112775495 \h </w:instrText>
      </w:r>
      <w:r>
        <w:fldChar w:fldCharType="separate"/>
      </w:r>
      <w:r>
        <w:t>69</w:t>
      </w:r>
      <w:r>
        <w:fldChar w:fldCharType="end"/>
      </w:r>
    </w:p>
    <w:p w14:paraId="07A7A65E" w14:textId="1A4C939D" w:rsidR="0012537C" w:rsidRDefault="0012537C">
      <w:pPr>
        <w:pStyle w:val="TOC3"/>
        <w:rPr>
          <w:rFonts w:asciiTheme="minorHAnsi" w:eastAsiaTheme="minorEastAsia" w:hAnsiTheme="minorHAnsi" w:cstheme="minorBidi"/>
          <w:kern w:val="2"/>
          <w:sz w:val="21"/>
          <w:szCs w:val="22"/>
          <w:lang w:val="en-US" w:eastAsia="zh-CN"/>
        </w:rPr>
      </w:pPr>
      <w:r>
        <w:rPr>
          <w:lang w:eastAsia="ko-KR"/>
        </w:rPr>
        <w:t>6.20.4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_Toc112775496 \h </w:instrText>
      </w:r>
      <w:r>
        <w:fldChar w:fldCharType="separate"/>
      </w:r>
      <w:r>
        <w:t>70</w:t>
      </w:r>
      <w:r>
        <w:fldChar w:fldCharType="end"/>
      </w:r>
    </w:p>
    <w:p w14:paraId="45A6111B" w14:textId="4F3D61A1" w:rsidR="0012537C" w:rsidRDefault="0012537C">
      <w:pPr>
        <w:pStyle w:val="TOC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UPF Event Exposure with consideration on UPF performance</w:t>
      </w:r>
      <w:r>
        <w:tab/>
      </w:r>
      <w:r>
        <w:fldChar w:fldCharType="begin"/>
      </w:r>
      <w:r>
        <w:instrText xml:space="preserve"> PAGEREF _Toc112775497 \h </w:instrText>
      </w:r>
      <w:r>
        <w:fldChar w:fldCharType="separate"/>
      </w:r>
      <w:r>
        <w:t>70</w:t>
      </w:r>
      <w:r>
        <w:fldChar w:fldCharType="end"/>
      </w:r>
    </w:p>
    <w:p w14:paraId="0EEB120D" w14:textId="777BDA3C" w:rsidR="0012537C" w:rsidRDefault="0012537C">
      <w:pPr>
        <w:pStyle w:val="TOC3"/>
        <w:rPr>
          <w:rFonts w:asciiTheme="minorHAnsi" w:eastAsiaTheme="minorEastAsia" w:hAnsiTheme="minorHAnsi" w:cstheme="minorBidi"/>
          <w:kern w:val="2"/>
          <w:sz w:val="21"/>
          <w:szCs w:val="22"/>
          <w:lang w:val="en-US" w:eastAsia="zh-CN"/>
        </w:rPr>
      </w:pPr>
      <w:r>
        <w:rPr>
          <w:lang w:eastAsia="ko-KR"/>
        </w:rPr>
        <w:t>6.21.1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_Toc112775498 \h </w:instrText>
      </w:r>
      <w:r>
        <w:fldChar w:fldCharType="separate"/>
      </w:r>
      <w:r>
        <w:t>70</w:t>
      </w:r>
      <w:r>
        <w:fldChar w:fldCharType="end"/>
      </w:r>
    </w:p>
    <w:p w14:paraId="6B203D02" w14:textId="02C3BB00" w:rsidR="0012537C" w:rsidRDefault="0012537C">
      <w:pPr>
        <w:pStyle w:val="TOC3"/>
        <w:rPr>
          <w:rFonts w:asciiTheme="minorHAnsi" w:eastAsiaTheme="minorEastAsia" w:hAnsiTheme="minorHAnsi" w:cstheme="minorBidi"/>
          <w:kern w:val="2"/>
          <w:sz w:val="21"/>
          <w:szCs w:val="22"/>
          <w:lang w:val="en-US" w:eastAsia="zh-CN"/>
        </w:rPr>
      </w:pPr>
      <w:r>
        <w:rPr>
          <w:lang w:eastAsia="ko-KR"/>
        </w:rPr>
        <w:t>6.21.2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_Toc112775499 \h </w:instrText>
      </w:r>
      <w:r>
        <w:fldChar w:fldCharType="separate"/>
      </w:r>
      <w:r>
        <w:t>70</w:t>
      </w:r>
      <w:r>
        <w:fldChar w:fldCharType="end"/>
      </w:r>
    </w:p>
    <w:p w14:paraId="4ED17015" w14:textId="567D81E1" w:rsidR="0012537C" w:rsidRDefault="0012537C">
      <w:pPr>
        <w:pStyle w:val="TOC3"/>
        <w:rPr>
          <w:rFonts w:asciiTheme="minorHAnsi" w:eastAsiaTheme="minorEastAsia" w:hAnsiTheme="minorHAnsi" w:cstheme="minorBidi"/>
          <w:kern w:val="2"/>
          <w:sz w:val="21"/>
          <w:szCs w:val="22"/>
          <w:lang w:val="en-US" w:eastAsia="zh-CN"/>
        </w:rPr>
      </w:pPr>
      <w:r>
        <w:rPr>
          <w:lang w:eastAsia="ko-KR"/>
        </w:rPr>
        <w:t>6.21.3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_Toc112775500 \h </w:instrText>
      </w:r>
      <w:r>
        <w:fldChar w:fldCharType="separate"/>
      </w:r>
      <w:r>
        <w:t>71</w:t>
      </w:r>
      <w:r>
        <w:fldChar w:fldCharType="end"/>
      </w:r>
    </w:p>
    <w:p w14:paraId="53C5C74B" w14:textId="5932F893" w:rsidR="0012537C" w:rsidRDefault="0012537C">
      <w:pPr>
        <w:pStyle w:val="TOC3"/>
        <w:rPr>
          <w:rFonts w:asciiTheme="minorHAnsi" w:eastAsiaTheme="minorEastAsia" w:hAnsiTheme="minorHAnsi" w:cstheme="minorBidi"/>
          <w:kern w:val="2"/>
          <w:sz w:val="21"/>
          <w:szCs w:val="22"/>
          <w:lang w:val="en-US" w:eastAsia="zh-CN"/>
        </w:rPr>
      </w:pPr>
      <w:r>
        <w:rPr>
          <w:lang w:eastAsia="ko-KR"/>
        </w:rPr>
        <w:t>6.21.4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_Toc112775501 \h </w:instrText>
      </w:r>
      <w:r>
        <w:fldChar w:fldCharType="separate"/>
      </w:r>
      <w:r>
        <w:t>71</w:t>
      </w:r>
      <w:r>
        <w:fldChar w:fldCharType="end"/>
      </w:r>
    </w:p>
    <w:p w14:paraId="657B7723" w14:textId="5E51584E" w:rsidR="0012537C" w:rsidRDefault="0012537C">
      <w:pPr>
        <w:pStyle w:val="TOC2"/>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t>Solution</w:t>
      </w:r>
      <w:r>
        <w:rPr>
          <w:lang w:eastAsia="zh-CN"/>
        </w:rPr>
        <w:t xml:space="preserve"> #22</w:t>
      </w:r>
      <w:r>
        <w:t>: Support UPF event exposure service subscription update in case of UPF/SMF change</w:t>
      </w:r>
      <w:r>
        <w:tab/>
      </w:r>
      <w:r>
        <w:fldChar w:fldCharType="begin"/>
      </w:r>
      <w:r>
        <w:instrText xml:space="preserve"> PAGEREF _Toc112775502 \h </w:instrText>
      </w:r>
      <w:r>
        <w:fldChar w:fldCharType="separate"/>
      </w:r>
      <w:r>
        <w:t>71</w:t>
      </w:r>
      <w:r>
        <w:fldChar w:fldCharType="end"/>
      </w:r>
    </w:p>
    <w:p w14:paraId="4C967353" w14:textId="146B8101" w:rsidR="0012537C" w:rsidRDefault="0012537C">
      <w:pPr>
        <w:pStyle w:val="TOC3"/>
        <w:rPr>
          <w:rFonts w:asciiTheme="minorHAnsi" w:eastAsiaTheme="minorEastAsia" w:hAnsiTheme="minorHAnsi" w:cstheme="minorBidi"/>
          <w:kern w:val="2"/>
          <w:sz w:val="21"/>
          <w:szCs w:val="22"/>
          <w:lang w:val="en-US" w:eastAsia="zh-CN"/>
        </w:rPr>
      </w:pPr>
      <w:r>
        <w:rPr>
          <w:lang w:eastAsia="ko-KR"/>
        </w:rPr>
        <w:t>6.22.1</w:t>
      </w:r>
      <w:r>
        <w:rPr>
          <w:rFonts w:asciiTheme="minorHAnsi" w:eastAsiaTheme="minorEastAsia" w:hAnsiTheme="minorHAnsi" w:cstheme="minorBidi"/>
          <w:kern w:val="2"/>
          <w:sz w:val="21"/>
          <w:szCs w:val="22"/>
          <w:lang w:val="en-US" w:eastAsia="zh-CN"/>
        </w:rPr>
        <w:tab/>
      </w:r>
      <w:r>
        <w:rPr>
          <w:lang w:eastAsia="ko-KR"/>
        </w:rPr>
        <w:t>Key Issue mapping</w:t>
      </w:r>
      <w:r>
        <w:tab/>
      </w:r>
      <w:r>
        <w:fldChar w:fldCharType="begin"/>
      </w:r>
      <w:r>
        <w:instrText xml:space="preserve"> PAGEREF _Toc112775503 \h </w:instrText>
      </w:r>
      <w:r>
        <w:fldChar w:fldCharType="separate"/>
      </w:r>
      <w:r>
        <w:t>71</w:t>
      </w:r>
      <w:r>
        <w:fldChar w:fldCharType="end"/>
      </w:r>
    </w:p>
    <w:p w14:paraId="42D3096C" w14:textId="62A8AE0D" w:rsidR="0012537C" w:rsidRDefault="0012537C">
      <w:pPr>
        <w:pStyle w:val="TOC3"/>
        <w:rPr>
          <w:rFonts w:asciiTheme="minorHAnsi" w:eastAsiaTheme="minorEastAsia" w:hAnsiTheme="minorHAnsi" w:cstheme="minorBidi"/>
          <w:kern w:val="2"/>
          <w:sz w:val="21"/>
          <w:szCs w:val="22"/>
          <w:lang w:val="en-US" w:eastAsia="zh-CN"/>
        </w:rPr>
      </w:pPr>
      <w:r>
        <w:rPr>
          <w:lang w:eastAsia="ko-KR"/>
        </w:rPr>
        <w:t>6.22.2</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_Toc112775504 \h </w:instrText>
      </w:r>
      <w:r>
        <w:fldChar w:fldCharType="separate"/>
      </w:r>
      <w:r>
        <w:t>71</w:t>
      </w:r>
      <w:r>
        <w:fldChar w:fldCharType="end"/>
      </w:r>
    </w:p>
    <w:p w14:paraId="351D5F02" w14:textId="434BA118" w:rsidR="0012537C" w:rsidRDefault="0012537C">
      <w:pPr>
        <w:pStyle w:val="TOC3"/>
        <w:rPr>
          <w:rFonts w:asciiTheme="minorHAnsi" w:eastAsiaTheme="minorEastAsia" w:hAnsiTheme="minorHAnsi" w:cstheme="minorBidi"/>
          <w:kern w:val="2"/>
          <w:sz w:val="21"/>
          <w:szCs w:val="22"/>
          <w:lang w:val="en-US" w:eastAsia="zh-CN"/>
        </w:rPr>
      </w:pPr>
      <w:r>
        <w:rPr>
          <w:lang w:eastAsia="ko-KR"/>
        </w:rPr>
        <w:t>6.22.3</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_Toc112775505 \h </w:instrText>
      </w:r>
      <w:r>
        <w:fldChar w:fldCharType="separate"/>
      </w:r>
      <w:r>
        <w:t>72</w:t>
      </w:r>
      <w:r>
        <w:fldChar w:fldCharType="end"/>
      </w:r>
    </w:p>
    <w:p w14:paraId="42D2A359" w14:textId="40AB49C7" w:rsidR="0012537C" w:rsidRDefault="0012537C">
      <w:pPr>
        <w:pStyle w:val="TOC3"/>
        <w:rPr>
          <w:rFonts w:asciiTheme="minorHAnsi" w:eastAsiaTheme="minorEastAsia" w:hAnsiTheme="minorHAnsi" w:cstheme="minorBidi"/>
          <w:kern w:val="2"/>
          <w:sz w:val="21"/>
          <w:szCs w:val="22"/>
          <w:lang w:val="en-US" w:eastAsia="zh-CN"/>
        </w:rPr>
      </w:pPr>
      <w:r>
        <w:rPr>
          <w:lang w:eastAsia="ko-KR"/>
        </w:rPr>
        <w:t>6.22.4</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_Toc112775506 \h </w:instrText>
      </w:r>
      <w:r>
        <w:fldChar w:fldCharType="separate"/>
      </w:r>
      <w:r>
        <w:t>74</w:t>
      </w:r>
      <w:r>
        <w:fldChar w:fldCharType="end"/>
      </w:r>
    </w:p>
    <w:p w14:paraId="25D15C15" w14:textId="0C857AA4" w:rsidR="0012537C" w:rsidRDefault="0012537C">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_Toc112775507 \h </w:instrText>
      </w:r>
      <w:r>
        <w:fldChar w:fldCharType="separate"/>
      </w:r>
      <w:r>
        <w:t>74</w:t>
      </w:r>
      <w:r>
        <w:fldChar w:fldCharType="end"/>
      </w:r>
    </w:p>
    <w:p w14:paraId="6BC667CB" w14:textId="7B1F5E23" w:rsidR="0012537C" w:rsidRDefault="0012537C">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Overall Evaluation of solutions for Key Issue #1</w:t>
      </w:r>
      <w:r>
        <w:tab/>
      </w:r>
      <w:r>
        <w:fldChar w:fldCharType="begin"/>
      </w:r>
      <w:r>
        <w:instrText xml:space="preserve"> PAGEREF _Toc112775508 \h </w:instrText>
      </w:r>
      <w:r>
        <w:fldChar w:fldCharType="separate"/>
      </w:r>
      <w:r>
        <w:t>74</w:t>
      </w:r>
      <w:r>
        <w:fldChar w:fldCharType="end"/>
      </w:r>
    </w:p>
    <w:p w14:paraId="3588D29B" w14:textId="108A6671" w:rsidR="0012537C" w:rsidRDefault="0012537C">
      <w:pPr>
        <w:pStyle w:val="TOC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for KI#2</w:t>
      </w:r>
      <w:r>
        <w:tab/>
      </w:r>
      <w:r>
        <w:fldChar w:fldCharType="begin"/>
      </w:r>
      <w:r>
        <w:instrText xml:space="preserve"> PAGEREF _Toc112775509 \h </w:instrText>
      </w:r>
      <w:r>
        <w:fldChar w:fldCharType="separate"/>
      </w:r>
      <w:r>
        <w:t>75</w:t>
      </w:r>
      <w:r>
        <w:fldChar w:fldCharType="end"/>
      </w:r>
    </w:p>
    <w:p w14:paraId="5D044186" w14:textId="3F8983DD" w:rsidR="0012537C" w:rsidRDefault="0012537C">
      <w:pPr>
        <w:pStyle w:val="TOC1"/>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_Toc112775510 \h </w:instrText>
      </w:r>
      <w:r>
        <w:fldChar w:fldCharType="separate"/>
      </w:r>
      <w:r>
        <w:t>77</w:t>
      </w:r>
      <w:r>
        <w:fldChar w:fldCharType="end"/>
      </w:r>
    </w:p>
    <w:p w14:paraId="07529AE2" w14:textId="496659DD" w:rsidR="0012537C" w:rsidRDefault="0012537C">
      <w:pPr>
        <w:pStyle w:val="TOC2"/>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Conclusions for Key Issue #1</w:t>
      </w:r>
      <w:r>
        <w:tab/>
      </w:r>
      <w:r>
        <w:fldChar w:fldCharType="begin"/>
      </w:r>
      <w:r>
        <w:instrText xml:space="preserve"> PAGEREF _Toc112775511 \h </w:instrText>
      </w:r>
      <w:r>
        <w:fldChar w:fldCharType="separate"/>
      </w:r>
      <w:r>
        <w:t>77</w:t>
      </w:r>
      <w:r>
        <w:fldChar w:fldCharType="end"/>
      </w:r>
    </w:p>
    <w:p w14:paraId="070C847B" w14:textId="51916038" w:rsidR="0012537C" w:rsidRDefault="0012537C">
      <w:pPr>
        <w:pStyle w:val="TOC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Conclusions for KI#2</w:t>
      </w:r>
      <w:r>
        <w:tab/>
      </w:r>
      <w:r>
        <w:fldChar w:fldCharType="begin"/>
      </w:r>
      <w:r>
        <w:instrText xml:space="preserve"> PAGEREF _Toc112775512 \h </w:instrText>
      </w:r>
      <w:r>
        <w:fldChar w:fldCharType="separate"/>
      </w:r>
      <w:r>
        <w:t>77</w:t>
      </w:r>
      <w:r>
        <w:fldChar w:fldCharType="end"/>
      </w:r>
    </w:p>
    <w:p w14:paraId="0B9E3498" w14:textId="513CA085" w:rsidR="00080512" w:rsidRPr="001204E1" w:rsidRDefault="0012537C">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5" w:name="foreword"/>
      <w:bookmarkEnd w:id="15"/>
      <w:r w:rsidRPr="001204E1">
        <w:br w:type="page"/>
      </w:r>
    </w:p>
    <w:p w14:paraId="42AF130D" w14:textId="77777777" w:rsidR="00CA14CB" w:rsidRPr="001204E1" w:rsidRDefault="00CA14CB" w:rsidP="00CA14CB">
      <w:pPr>
        <w:pStyle w:val="1"/>
      </w:pPr>
      <w:bookmarkStart w:id="16" w:name="_Toc97307748"/>
      <w:bookmarkStart w:id="17" w:name="_Toc100835633"/>
      <w:bookmarkStart w:id="18" w:name="_Toc101415464"/>
      <w:bookmarkStart w:id="19" w:name="_Toc112753878"/>
      <w:bookmarkStart w:id="20" w:name="_Toc112775380"/>
      <w:r w:rsidRPr="001204E1">
        <w:lastRenderedPageBreak/>
        <w:t>Foreword</w:t>
      </w:r>
      <w:bookmarkEnd w:id="16"/>
      <w:bookmarkEnd w:id="17"/>
      <w:bookmarkEnd w:id="18"/>
      <w:bookmarkEnd w:id="19"/>
      <w:bookmarkEnd w:id="20"/>
    </w:p>
    <w:p w14:paraId="517AACF8" w14:textId="77777777" w:rsidR="00CA14CB" w:rsidRPr="001204E1" w:rsidRDefault="00CA14CB" w:rsidP="00CA14CB">
      <w:r w:rsidRPr="001204E1">
        <w:t xml:space="preserve">This Technical </w:t>
      </w:r>
      <w:bookmarkStart w:id="21" w:name="spectype3"/>
      <w:r w:rsidRPr="001204E1">
        <w:t>Report</w:t>
      </w:r>
      <w:bookmarkEnd w:id="21"/>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3EBA136B" w:rsidR="00CA14CB" w:rsidRPr="001204E1" w:rsidRDefault="00CA14CB" w:rsidP="00CA14CB">
      <w:r w:rsidRPr="001204E1">
        <w:t xml:space="preserve">The constructions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xml:space="preserve"> are confined to the context of normative provisions, and do not appear in Technical Reports.</w:t>
      </w:r>
    </w:p>
    <w:p w14:paraId="54D2D4B7" w14:textId="0AD73CC7" w:rsidR="00CA14CB" w:rsidRPr="001204E1" w:rsidRDefault="00CA14CB" w:rsidP="00CA14CB">
      <w:r w:rsidRPr="001204E1">
        <w:t xml:space="preserve">The constructions </w:t>
      </w:r>
      <w:r w:rsidR="001204E1" w:rsidRPr="001204E1">
        <w:t>"</w:t>
      </w:r>
      <w:r w:rsidRPr="001204E1">
        <w:t>must</w:t>
      </w:r>
      <w:r w:rsidR="001204E1" w:rsidRPr="001204E1">
        <w:t>"</w:t>
      </w:r>
      <w:r w:rsidRPr="001204E1">
        <w:t xml:space="preserve"> and </w:t>
      </w:r>
      <w:r w:rsidR="001204E1" w:rsidRPr="001204E1">
        <w:t>"</w:t>
      </w:r>
      <w:r w:rsidRPr="001204E1">
        <w:t>must not</w:t>
      </w:r>
      <w:r w:rsidR="001204E1" w:rsidRPr="001204E1">
        <w:t>"</w:t>
      </w:r>
      <w:r w:rsidRPr="001204E1">
        <w:t xml:space="preserve"> are not used as substitutes for </w:t>
      </w:r>
      <w:r w:rsidR="001204E1" w:rsidRPr="001204E1">
        <w:t>"</w:t>
      </w:r>
      <w:r w:rsidRPr="001204E1">
        <w:t>shall</w:t>
      </w:r>
      <w:r w:rsidR="001204E1" w:rsidRPr="001204E1">
        <w:t>"</w:t>
      </w:r>
      <w:r w:rsidRPr="001204E1">
        <w:t xml:space="preserve"> and </w:t>
      </w:r>
      <w:r w:rsidR="001204E1" w:rsidRPr="001204E1">
        <w:t>"</w:t>
      </w:r>
      <w:r w:rsidRPr="001204E1">
        <w:t>shall not</w:t>
      </w:r>
      <w:r w:rsidR="001204E1" w:rsidRPr="001204E1">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6051211C" w:rsidR="00CA14CB" w:rsidRPr="001204E1" w:rsidRDefault="00CA14CB" w:rsidP="00CA14CB">
      <w:r w:rsidRPr="001204E1">
        <w:t xml:space="preserve">The construction </w:t>
      </w:r>
      <w:r w:rsidR="001204E1" w:rsidRPr="001204E1">
        <w:t>"</w:t>
      </w:r>
      <w:r w:rsidRPr="001204E1">
        <w:t>may not</w:t>
      </w:r>
      <w:r w:rsidR="001204E1" w:rsidRPr="001204E1">
        <w:t>"</w:t>
      </w:r>
      <w:r w:rsidRPr="001204E1">
        <w:t xml:space="preserve"> is ambiguous and is not used in normative elements. The unambiguous constructions </w:t>
      </w:r>
      <w:r w:rsidR="001204E1" w:rsidRPr="001204E1">
        <w:t>"</w:t>
      </w:r>
      <w:r w:rsidRPr="001204E1">
        <w:t>might not</w:t>
      </w:r>
      <w:r w:rsidR="001204E1" w:rsidRPr="001204E1">
        <w:t>"</w:t>
      </w:r>
      <w:r w:rsidRPr="001204E1">
        <w:t xml:space="preserve"> or </w:t>
      </w:r>
      <w:r w:rsidR="001204E1" w:rsidRPr="001204E1">
        <w:t>"</w:t>
      </w:r>
      <w:r w:rsidRPr="001204E1">
        <w:t>shall not</w:t>
      </w:r>
      <w:r w:rsidR="001204E1" w:rsidRPr="001204E1">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1B67A4CE" w:rsidR="00CA14CB" w:rsidRPr="001204E1" w:rsidRDefault="00CA14CB" w:rsidP="00CA14CB">
      <w:r w:rsidRPr="001204E1">
        <w:t xml:space="preserve">The constructions </w:t>
      </w:r>
      <w:r w:rsidR="001204E1" w:rsidRPr="001204E1">
        <w:t>"</w:t>
      </w:r>
      <w:r w:rsidRPr="001204E1">
        <w:t>can</w:t>
      </w:r>
      <w:r w:rsidR="001204E1" w:rsidRPr="001204E1">
        <w:t>"</w:t>
      </w:r>
      <w:r w:rsidRPr="001204E1">
        <w:t xml:space="preserve"> and </w:t>
      </w:r>
      <w:r w:rsidR="001204E1" w:rsidRPr="001204E1">
        <w:t>"</w:t>
      </w:r>
      <w:r w:rsidRPr="001204E1">
        <w:t>cannot</w:t>
      </w:r>
      <w:r w:rsidR="001204E1" w:rsidRPr="001204E1">
        <w:t>"</w:t>
      </w:r>
      <w:r w:rsidRPr="001204E1">
        <w:t xml:space="preserve"> are not substitutes for </w:t>
      </w:r>
      <w:r w:rsidR="001204E1" w:rsidRPr="001204E1">
        <w:t>"</w:t>
      </w:r>
      <w:r w:rsidRPr="001204E1">
        <w:t>may</w:t>
      </w:r>
      <w:r w:rsidR="001204E1" w:rsidRPr="001204E1">
        <w:t>"</w:t>
      </w:r>
      <w:r w:rsidRPr="001204E1">
        <w:t xml:space="preserve"> and </w:t>
      </w:r>
      <w:r w:rsidR="001204E1" w:rsidRPr="001204E1">
        <w:t>"</w:t>
      </w:r>
      <w:r w:rsidRPr="001204E1">
        <w:t>need not</w:t>
      </w:r>
      <w:r w:rsidR="001204E1" w:rsidRPr="001204E1">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1EB886BA" w:rsidR="00CA14CB" w:rsidRPr="001204E1" w:rsidRDefault="00CA14CB" w:rsidP="00CA14CB">
      <w:r w:rsidRPr="001204E1">
        <w:t xml:space="preserve">The constructions </w:t>
      </w:r>
      <w:r w:rsidR="001204E1" w:rsidRPr="001204E1">
        <w:t>"</w:t>
      </w:r>
      <w:r w:rsidRPr="001204E1">
        <w:t>is</w:t>
      </w:r>
      <w:r w:rsidR="001204E1" w:rsidRPr="001204E1">
        <w:t>"</w:t>
      </w:r>
      <w:r w:rsidRPr="001204E1">
        <w:t xml:space="preserve"> and </w:t>
      </w:r>
      <w:r w:rsidR="001204E1" w:rsidRPr="001204E1">
        <w:t>"</w:t>
      </w:r>
      <w:r w:rsidRPr="001204E1">
        <w:t>is not</w:t>
      </w:r>
      <w:r w:rsidR="001204E1" w:rsidRPr="001204E1">
        <w:t>"</w:t>
      </w:r>
      <w:r w:rsidRPr="001204E1">
        <w:t xml:space="preserve"> do not indicate requirements.</w:t>
      </w:r>
    </w:p>
    <w:p w14:paraId="5C2ACBD6" w14:textId="77777777" w:rsidR="00CA14CB" w:rsidRPr="001204E1" w:rsidRDefault="00CA14CB" w:rsidP="00CA14CB">
      <w:pPr>
        <w:pStyle w:val="1"/>
      </w:pPr>
      <w:bookmarkStart w:id="22" w:name="introduction"/>
      <w:bookmarkEnd w:id="22"/>
      <w:r w:rsidRPr="001204E1">
        <w:br w:type="page"/>
      </w:r>
      <w:bookmarkStart w:id="23" w:name="scope"/>
      <w:bookmarkStart w:id="24" w:name="_Toc96958818"/>
      <w:bookmarkStart w:id="25" w:name="_Toc96964595"/>
      <w:bookmarkStart w:id="26" w:name="_Toc97307749"/>
      <w:bookmarkStart w:id="27" w:name="_Toc100835634"/>
      <w:bookmarkStart w:id="28" w:name="_Toc101415465"/>
      <w:bookmarkStart w:id="29" w:name="_Toc112753879"/>
      <w:bookmarkStart w:id="30" w:name="_Toc112775381"/>
      <w:bookmarkEnd w:id="23"/>
      <w:r w:rsidRPr="001204E1">
        <w:lastRenderedPageBreak/>
        <w:t>1</w:t>
      </w:r>
      <w:r w:rsidRPr="001204E1">
        <w:tab/>
        <w:t>Scope</w:t>
      </w:r>
      <w:bookmarkEnd w:id="24"/>
      <w:bookmarkEnd w:id="25"/>
      <w:bookmarkEnd w:id="26"/>
      <w:bookmarkEnd w:id="27"/>
      <w:bookmarkEnd w:id="28"/>
      <w:bookmarkEnd w:id="29"/>
      <w:bookmarkEnd w:id="30"/>
    </w:p>
    <w:p w14:paraId="70DAA542" w14:textId="77777777" w:rsidR="00CA14CB" w:rsidRPr="001204E1" w:rsidRDefault="00CA14CB" w:rsidP="00CA14CB">
      <w:bookmarkStart w:id="31" w:name="references"/>
      <w:bookmarkEnd w:id="31"/>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1"/>
      </w:pPr>
      <w:bookmarkStart w:id="32" w:name="_Toc96958819"/>
      <w:bookmarkStart w:id="33" w:name="_Toc96964596"/>
      <w:bookmarkStart w:id="34" w:name="_Toc97307750"/>
      <w:bookmarkStart w:id="35" w:name="_Toc100835635"/>
      <w:bookmarkStart w:id="36" w:name="_Toc101415466"/>
      <w:bookmarkStart w:id="37" w:name="_Toc112753880"/>
      <w:bookmarkStart w:id="38" w:name="_Toc112775382"/>
      <w:r w:rsidRPr="001204E1">
        <w:t>2</w:t>
      </w:r>
      <w:r w:rsidRPr="001204E1">
        <w:tab/>
        <w:t>References</w:t>
      </w:r>
      <w:bookmarkEnd w:id="32"/>
      <w:bookmarkEnd w:id="33"/>
      <w:bookmarkEnd w:id="34"/>
      <w:bookmarkEnd w:id="35"/>
      <w:bookmarkEnd w:id="36"/>
      <w:bookmarkEnd w:id="37"/>
      <w:bookmarkEnd w:id="38"/>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951197E" w:rsidR="00CA14CB" w:rsidRPr="001204E1" w:rsidRDefault="00CA14CB" w:rsidP="00CA14CB">
      <w:pPr>
        <w:pStyle w:val="EX"/>
      </w:pPr>
      <w:r w:rsidRPr="001204E1">
        <w:t>[1]</w:t>
      </w:r>
      <w:r w:rsidRPr="001204E1">
        <w:tab/>
      </w:r>
      <w:r w:rsidR="00E634CE" w:rsidRPr="001204E1">
        <w:t>3GPP</w:t>
      </w:r>
      <w:r w:rsidR="00E634CE">
        <w:t> </w:t>
      </w:r>
      <w:r w:rsidR="00E634CE" w:rsidRPr="001204E1">
        <w:t>TR</w:t>
      </w:r>
      <w:r w:rsidR="00E634CE">
        <w:t> </w:t>
      </w:r>
      <w:r w:rsidR="00E634CE" w:rsidRPr="001204E1">
        <w:t>21.905:</w:t>
      </w:r>
      <w:r w:rsidRPr="001204E1">
        <w:t xml:space="preserve"> </w:t>
      </w:r>
      <w:r w:rsidR="001204E1" w:rsidRPr="001204E1">
        <w:t>"</w:t>
      </w:r>
      <w:r w:rsidRPr="001204E1">
        <w:t>Vocabulary for 3GPP Specifications</w:t>
      </w:r>
      <w:r w:rsidR="001204E1" w:rsidRPr="001204E1">
        <w:t>"</w:t>
      </w:r>
      <w:r w:rsidRPr="001204E1">
        <w:t>.</w:t>
      </w:r>
    </w:p>
    <w:p w14:paraId="0A8C71EE" w14:textId="48DCE784" w:rsidR="00CA14CB" w:rsidRPr="001204E1" w:rsidRDefault="00CA14CB" w:rsidP="00CA14CB">
      <w:pPr>
        <w:pStyle w:val="EX"/>
      </w:pPr>
      <w:r w:rsidRPr="001204E1">
        <w:t>[2]</w:t>
      </w:r>
      <w:r w:rsidRPr="001204E1">
        <w:tab/>
      </w:r>
      <w:r w:rsidR="00E634CE" w:rsidRPr="001204E1">
        <w:t>3GPP</w:t>
      </w:r>
      <w:r w:rsidR="00E634CE">
        <w:t> </w:t>
      </w:r>
      <w:r w:rsidR="00E634CE" w:rsidRPr="001204E1">
        <w:t>TS</w:t>
      </w:r>
      <w:r w:rsidR="00E634CE">
        <w:t> </w:t>
      </w:r>
      <w:r w:rsidR="00E634CE" w:rsidRPr="001204E1">
        <w:t>23.501:</w:t>
      </w:r>
      <w:r w:rsidRPr="001204E1">
        <w:t xml:space="preserve"> </w:t>
      </w:r>
      <w:r w:rsidR="001204E1" w:rsidRPr="001204E1">
        <w:t>"</w:t>
      </w:r>
      <w:r w:rsidRPr="001204E1">
        <w:t>System Architecture for the 5G System (5GS); Stage 2</w:t>
      </w:r>
      <w:r w:rsidR="001204E1" w:rsidRPr="001204E1">
        <w:t>"</w:t>
      </w:r>
      <w:r w:rsidRPr="001204E1">
        <w:t>.</w:t>
      </w:r>
    </w:p>
    <w:p w14:paraId="48FB793F" w14:textId="4E27F881" w:rsidR="00CA14CB" w:rsidRPr="001204E1" w:rsidRDefault="00CA14CB" w:rsidP="00CA14CB">
      <w:pPr>
        <w:pStyle w:val="EX"/>
      </w:pPr>
      <w:r w:rsidRPr="001204E1">
        <w:t>[3]</w:t>
      </w:r>
      <w:r w:rsidRPr="001204E1">
        <w:tab/>
      </w:r>
      <w:r w:rsidR="00E634CE" w:rsidRPr="001204E1">
        <w:t>3GPP</w:t>
      </w:r>
      <w:r w:rsidR="00E634CE">
        <w:t> </w:t>
      </w:r>
      <w:r w:rsidR="00E634CE" w:rsidRPr="001204E1">
        <w:t>TS</w:t>
      </w:r>
      <w:r w:rsidR="00E634CE">
        <w:t> </w:t>
      </w:r>
      <w:r w:rsidR="00E634CE" w:rsidRPr="001204E1">
        <w:t>23.502:</w:t>
      </w:r>
      <w:r w:rsidRPr="001204E1">
        <w:t xml:space="preserve"> </w:t>
      </w:r>
      <w:r w:rsidR="001204E1" w:rsidRPr="001204E1">
        <w:t>"</w:t>
      </w:r>
      <w:r w:rsidRPr="001204E1">
        <w:t>Procedures for the 5G System; Stage 2</w:t>
      </w:r>
      <w:r w:rsidR="001204E1" w:rsidRPr="001204E1">
        <w:t>"</w:t>
      </w:r>
      <w:r w:rsidRPr="001204E1">
        <w:t>.</w:t>
      </w:r>
    </w:p>
    <w:p w14:paraId="72675228" w14:textId="671399A1" w:rsidR="00CA14CB" w:rsidRPr="001204E1" w:rsidRDefault="00CA14CB" w:rsidP="00CA14CB">
      <w:pPr>
        <w:pStyle w:val="EX"/>
      </w:pPr>
      <w:r w:rsidRPr="001204E1">
        <w:t>[4]</w:t>
      </w:r>
      <w:r w:rsidRPr="001204E1">
        <w:tab/>
      </w:r>
      <w:r w:rsidR="00E634CE" w:rsidRPr="001204E1">
        <w:t>3GPP</w:t>
      </w:r>
      <w:r w:rsidR="00E634CE">
        <w:t> </w:t>
      </w:r>
      <w:r w:rsidR="00E634CE" w:rsidRPr="001204E1">
        <w:t>TS</w:t>
      </w:r>
      <w:r w:rsidR="00E634CE">
        <w:t> </w:t>
      </w:r>
      <w:r w:rsidR="00E634CE" w:rsidRPr="001204E1">
        <w:t>23.503:</w:t>
      </w:r>
      <w:r w:rsidRPr="001204E1">
        <w:t xml:space="preserve"> </w:t>
      </w:r>
      <w:r w:rsidR="001204E1" w:rsidRPr="001204E1">
        <w:t>"</w:t>
      </w:r>
      <w:r w:rsidRPr="001204E1">
        <w:t>Policy and charging control framework for the 5G System (5GS); Stage 2</w:t>
      </w:r>
      <w:r w:rsidR="001204E1" w:rsidRPr="001204E1">
        <w:t>"</w:t>
      </w:r>
      <w:r w:rsidRPr="001204E1">
        <w:t>.</w:t>
      </w:r>
    </w:p>
    <w:p w14:paraId="00C7B46F" w14:textId="7C0CF21F" w:rsidR="00CA14CB" w:rsidRPr="001204E1" w:rsidRDefault="00CA14CB" w:rsidP="00CA14CB">
      <w:pPr>
        <w:pStyle w:val="EX"/>
      </w:pPr>
      <w:r w:rsidRPr="001204E1">
        <w:t>[5]</w:t>
      </w:r>
      <w:r w:rsidRPr="001204E1">
        <w:tab/>
      </w:r>
      <w:r w:rsidR="00E634CE" w:rsidRPr="001204E1">
        <w:t>3GPP</w:t>
      </w:r>
      <w:r w:rsidR="00E634CE">
        <w:t> </w:t>
      </w:r>
      <w:r w:rsidR="00E634CE" w:rsidRPr="001204E1">
        <w:t>TS</w:t>
      </w:r>
      <w:r w:rsidR="00E634CE">
        <w:t> </w:t>
      </w:r>
      <w:r w:rsidR="00E634CE" w:rsidRPr="001204E1">
        <w:t>23.288:</w:t>
      </w:r>
      <w:r w:rsidRPr="001204E1">
        <w:t xml:space="preserve"> </w:t>
      </w:r>
      <w:r w:rsidR="001204E1" w:rsidRPr="001204E1">
        <w:t>"</w:t>
      </w:r>
      <w:r w:rsidRPr="001204E1">
        <w:t>Architecture enhancements for 5G System (5GS) to support network data analytics services</w:t>
      </w:r>
      <w:r w:rsidR="001204E1" w:rsidRPr="001204E1">
        <w:t>"</w:t>
      </w:r>
      <w:r w:rsidRPr="001204E1">
        <w:t>.</w:t>
      </w:r>
    </w:p>
    <w:p w14:paraId="0861A905" w14:textId="5C01FA11" w:rsidR="00CA14CB" w:rsidRPr="001204E1" w:rsidRDefault="00CA14CB" w:rsidP="00CA14CB">
      <w:pPr>
        <w:pStyle w:val="EX"/>
        <w:rPr>
          <w:lang w:eastAsia="zh-CN"/>
        </w:rPr>
      </w:pPr>
      <w:r w:rsidRPr="001204E1">
        <w:rPr>
          <w:lang w:eastAsia="zh-CN"/>
        </w:rPr>
        <w:t>[6]</w:t>
      </w:r>
      <w:r w:rsidRPr="001204E1">
        <w:rPr>
          <w:lang w:eastAsia="zh-CN"/>
        </w:rPr>
        <w:tab/>
      </w:r>
      <w:r w:rsidR="00E634CE" w:rsidRPr="001204E1">
        <w:rPr>
          <w:lang w:eastAsia="zh-CN"/>
        </w:rPr>
        <w:t>3GPP</w:t>
      </w:r>
      <w:r w:rsidR="00E634CE">
        <w:rPr>
          <w:lang w:eastAsia="zh-CN"/>
        </w:rPr>
        <w:t> </w:t>
      </w:r>
      <w:r w:rsidR="00E634CE" w:rsidRPr="001204E1">
        <w:rPr>
          <w:lang w:eastAsia="zh-CN"/>
        </w:rPr>
        <w:t>TS</w:t>
      </w:r>
      <w:r w:rsidR="00E634CE">
        <w:rPr>
          <w:lang w:eastAsia="zh-CN"/>
        </w:rPr>
        <w:t> </w:t>
      </w:r>
      <w:r w:rsidR="00E634CE" w:rsidRPr="001204E1">
        <w:rPr>
          <w:lang w:eastAsia="zh-CN"/>
        </w:rPr>
        <w:t>29.510:</w:t>
      </w:r>
      <w:r w:rsidRPr="001204E1">
        <w:rPr>
          <w:lang w:eastAsia="zh-CN"/>
        </w:rPr>
        <w:t xml:space="preserve"> </w:t>
      </w:r>
      <w:r w:rsidR="001204E1" w:rsidRPr="001204E1">
        <w:t>"</w:t>
      </w:r>
      <w:r w:rsidRPr="001204E1">
        <w:t>Network Function Repository Services</w:t>
      </w:r>
      <w:r w:rsidRPr="001204E1">
        <w:rPr>
          <w:lang w:eastAsia="zh-CN"/>
        </w:rPr>
        <w:t>; Stage 3</w:t>
      </w:r>
      <w:r w:rsidR="001204E1" w:rsidRPr="001204E1">
        <w:t>"</w:t>
      </w:r>
      <w:r w:rsidRPr="001204E1">
        <w:t>.</w:t>
      </w:r>
    </w:p>
    <w:p w14:paraId="259DDC1E" w14:textId="69D28AF8" w:rsidR="00CA14CB" w:rsidRPr="001204E1" w:rsidRDefault="00CA14CB" w:rsidP="00CA14CB">
      <w:pPr>
        <w:pStyle w:val="EX"/>
        <w:rPr>
          <w:lang w:eastAsia="zh-CN"/>
        </w:rPr>
      </w:pPr>
      <w:bookmarkStart w:id="39" w:name="definitions"/>
      <w:bookmarkStart w:id="40" w:name="_Toc96958820"/>
      <w:bookmarkStart w:id="41" w:name="_Toc96964597"/>
      <w:bookmarkEnd w:id="39"/>
      <w:r w:rsidRPr="001204E1">
        <w:rPr>
          <w:lang w:eastAsia="zh-CN"/>
        </w:rPr>
        <w:t>[7]</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ko-KR"/>
        </w:rPr>
        <w:t>23.548</w:t>
      </w:r>
      <w:r w:rsidR="00E634CE" w:rsidRPr="001204E1">
        <w:rPr>
          <w:lang w:eastAsia="zh-CN"/>
        </w:rPr>
        <w:t>:</w:t>
      </w:r>
      <w:r w:rsidRPr="001204E1">
        <w:rPr>
          <w:lang w:eastAsia="zh-CN"/>
        </w:rPr>
        <w:t xml:space="preserve"> </w:t>
      </w:r>
      <w:r w:rsidR="001204E1" w:rsidRPr="001204E1">
        <w:t>"</w:t>
      </w:r>
      <w:r w:rsidRPr="001204E1">
        <w:t>5G System Enhancements for Edge Computing; Stage 2</w:t>
      </w:r>
      <w:r w:rsidR="001204E1" w:rsidRPr="001204E1">
        <w:t>"</w:t>
      </w:r>
      <w:r w:rsidRPr="001204E1">
        <w:t>.</w:t>
      </w:r>
    </w:p>
    <w:p w14:paraId="3917C248" w14:textId="09AEFD6C" w:rsidR="00590C6D" w:rsidRPr="001204E1" w:rsidRDefault="00590C6D" w:rsidP="00590C6D">
      <w:pPr>
        <w:pStyle w:val="EX"/>
        <w:rPr>
          <w:lang w:eastAsia="zh-CN"/>
        </w:rPr>
      </w:pPr>
      <w:bookmarkStart w:id="42" w:name="_Toc97307751"/>
      <w:bookmarkStart w:id="43" w:name="_Toc100835636"/>
      <w:r w:rsidRPr="001204E1">
        <w:rPr>
          <w:lang w:eastAsia="zh-CN"/>
        </w:rPr>
        <w:t>[8]</w:t>
      </w:r>
      <w:r w:rsidRPr="001204E1">
        <w:rPr>
          <w:lang w:eastAsia="zh-CN"/>
        </w:rPr>
        <w:tab/>
      </w:r>
      <w:r w:rsidR="00E634CE" w:rsidRPr="001204E1">
        <w:rPr>
          <w:lang w:eastAsia="zh-CN"/>
        </w:rPr>
        <w:t>3GPP</w:t>
      </w:r>
      <w:r w:rsidR="00E634CE">
        <w:rPr>
          <w:lang w:eastAsia="zh-CN"/>
        </w:rPr>
        <w:t> </w:t>
      </w:r>
      <w:r w:rsidR="00E634CE" w:rsidRPr="001204E1">
        <w:rPr>
          <w:lang w:eastAsia="ko-KR"/>
        </w:rPr>
        <w:t>TS</w:t>
      </w:r>
      <w:r w:rsidR="00E634CE">
        <w:rPr>
          <w:lang w:eastAsia="zh-CN"/>
        </w:rPr>
        <w:t> </w:t>
      </w:r>
      <w:r w:rsidR="00E634CE" w:rsidRPr="001204E1">
        <w:rPr>
          <w:lang w:eastAsia="zh-CN"/>
        </w:rPr>
        <w:t>29.244:</w:t>
      </w:r>
      <w:r w:rsidRPr="001204E1">
        <w:rPr>
          <w:lang w:eastAsia="zh-CN"/>
        </w:rPr>
        <w:t xml:space="preserve"> </w:t>
      </w:r>
      <w:r w:rsidR="001204E1" w:rsidRPr="001204E1">
        <w:t>"</w:t>
      </w:r>
      <w:r w:rsidRPr="001204E1">
        <w:t>Interface between the Control Plane and the User Plane nodes</w:t>
      </w:r>
      <w:r w:rsidR="001204E1" w:rsidRPr="001204E1">
        <w:t>"</w:t>
      </w:r>
      <w:r w:rsidRPr="001204E1">
        <w:t>.</w:t>
      </w:r>
    </w:p>
    <w:p w14:paraId="34122BD3" w14:textId="77777777" w:rsidR="00CA14CB" w:rsidRPr="001204E1" w:rsidRDefault="00CA14CB" w:rsidP="00CA14CB">
      <w:pPr>
        <w:pStyle w:val="1"/>
      </w:pPr>
      <w:bookmarkStart w:id="44" w:name="_Toc101415467"/>
      <w:bookmarkStart w:id="45" w:name="_Toc112753881"/>
      <w:bookmarkStart w:id="46" w:name="_Toc112775383"/>
      <w:r w:rsidRPr="001204E1">
        <w:lastRenderedPageBreak/>
        <w:t>3</w:t>
      </w:r>
      <w:r w:rsidRPr="001204E1">
        <w:tab/>
        <w:t>Definitions of terms, symbols and abbreviations</w:t>
      </w:r>
      <w:bookmarkEnd w:id="40"/>
      <w:bookmarkEnd w:id="41"/>
      <w:bookmarkEnd w:id="42"/>
      <w:bookmarkEnd w:id="43"/>
      <w:bookmarkEnd w:id="44"/>
      <w:bookmarkEnd w:id="45"/>
      <w:bookmarkEnd w:id="46"/>
    </w:p>
    <w:p w14:paraId="38281355" w14:textId="77777777" w:rsidR="00CA14CB" w:rsidRPr="001204E1" w:rsidRDefault="00CA14CB" w:rsidP="00CA14CB">
      <w:pPr>
        <w:pStyle w:val="21"/>
      </w:pPr>
      <w:bookmarkStart w:id="47" w:name="_Toc96958821"/>
      <w:bookmarkStart w:id="48" w:name="_Toc96964598"/>
      <w:bookmarkStart w:id="49" w:name="_Toc97307752"/>
      <w:bookmarkStart w:id="50" w:name="_Toc100835637"/>
      <w:bookmarkStart w:id="51" w:name="_Toc101415468"/>
      <w:bookmarkStart w:id="52" w:name="_Toc112753882"/>
      <w:bookmarkStart w:id="53" w:name="_Toc112775384"/>
      <w:r w:rsidRPr="001204E1">
        <w:t>3.1</w:t>
      </w:r>
      <w:r w:rsidRPr="001204E1">
        <w:tab/>
        <w:t>Terms</w:t>
      </w:r>
      <w:bookmarkEnd w:id="47"/>
      <w:bookmarkEnd w:id="48"/>
      <w:bookmarkEnd w:id="49"/>
      <w:bookmarkEnd w:id="50"/>
      <w:bookmarkEnd w:id="51"/>
      <w:bookmarkEnd w:id="52"/>
      <w:bookmarkEnd w:id="53"/>
    </w:p>
    <w:p w14:paraId="747A859F" w14:textId="2311D746" w:rsidR="00CA14CB" w:rsidRPr="001204E1" w:rsidRDefault="00CA14CB" w:rsidP="00CA14CB">
      <w:r w:rsidRPr="001204E1">
        <w:t xml:space="preserve">For the purposes of the present document, the terms given in </w:t>
      </w:r>
      <w:r w:rsidR="00E634CE" w:rsidRPr="001204E1">
        <w:t>TR</w:t>
      </w:r>
      <w:r w:rsidR="00E634CE">
        <w:t> </w:t>
      </w:r>
      <w:r w:rsidR="00E634CE" w:rsidRPr="001204E1">
        <w:t>21.905</w:t>
      </w:r>
      <w:r w:rsidR="00E634CE">
        <w:t> </w:t>
      </w:r>
      <w:r w:rsidR="00E634CE" w:rsidRPr="001204E1">
        <w:t>[</w:t>
      </w:r>
      <w:r w:rsidRPr="001204E1">
        <w:t xml:space="preserve">1] and the following apply. A term defined in the present document takes precedence over the definition of the same term, if any, in </w:t>
      </w:r>
      <w:r w:rsidR="00E634CE" w:rsidRPr="001204E1">
        <w:t>TR</w:t>
      </w:r>
      <w:r w:rsidR="00E634CE">
        <w:t> </w:t>
      </w:r>
      <w:r w:rsidR="00E634CE" w:rsidRPr="001204E1">
        <w:t>21.905</w:t>
      </w:r>
      <w:r w:rsidR="00E634CE">
        <w:t> </w:t>
      </w:r>
      <w:r w:rsidR="00E634CE"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21"/>
      </w:pPr>
      <w:bookmarkStart w:id="54" w:name="_Toc96958822"/>
      <w:bookmarkStart w:id="55" w:name="_Toc96964599"/>
      <w:bookmarkStart w:id="56" w:name="_Toc97307753"/>
      <w:bookmarkStart w:id="57" w:name="_Toc100835638"/>
      <w:bookmarkStart w:id="58" w:name="_Toc101415469"/>
      <w:bookmarkStart w:id="59" w:name="_Toc112753883"/>
      <w:bookmarkStart w:id="60" w:name="_Toc112775385"/>
      <w:r w:rsidRPr="001204E1">
        <w:t>3.2</w:t>
      </w:r>
      <w:r w:rsidRPr="001204E1">
        <w:tab/>
        <w:t>Symbols</w:t>
      </w:r>
      <w:bookmarkEnd w:id="54"/>
      <w:bookmarkEnd w:id="55"/>
      <w:bookmarkEnd w:id="56"/>
      <w:bookmarkEnd w:id="57"/>
      <w:bookmarkEnd w:id="58"/>
      <w:bookmarkEnd w:id="59"/>
      <w:bookmarkEnd w:id="60"/>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21"/>
      </w:pPr>
      <w:bookmarkStart w:id="61" w:name="_Toc96958823"/>
      <w:bookmarkStart w:id="62" w:name="_Toc96964600"/>
      <w:bookmarkStart w:id="63" w:name="_Toc97307754"/>
      <w:bookmarkStart w:id="64" w:name="_Toc100835639"/>
      <w:bookmarkStart w:id="65" w:name="_Toc101415470"/>
      <w:bookmarkStart w:id="66" w:name="_Toc112753884"/>
      <w:bookmarkStart w:id="67" w:name="_Toc112775386"/>
      <w:r w:rsidRPr="001204E1">
        <w:t>3.3</w:t>
      </w:r>
      <w:r w:rsidRPr="001204E1">
        <w:tab/>
        <w:t>Abbreviations</w:t>
      </w:r>
      <w:bookmarkEnd w:id="61"/>
      <w:bookmarkEnd w:id="62"/>
      <w:bookmarkEnd w:id="63"/>
      <w:bookmarkEnd w:id="64"/>
      <w:bookmarkEnd w:id="65"/>
      <w:bookmarkEnd w:id="66"/>
      <w:bookmarkEnd w:id="67"/>
    </w:p>
    <w:p w14:paraId="0614EEC8" w14:textId="309CFF54" w:rsidR="00CA14CB" w:rsidRPr="001204E1" w:rsidRDefault="00CA14CB" w:rsidP="00CA14CB">
      <w:pPr>
        <w:keepNext/>
      </w:pPr>
      <w:r w:rsidRPr="001204E1">
        <w:t xml:space="preserve">For the purposes of the present document, the abbreviations given in </w:t>
      </w:r>
      <w:r w:rsidR="00E634CE" w:rsidRPr="001204E1">
        <w:t>TR</w:t>
      </w:r>
      <w:r w:rsidR="00E634CE">
        <w:t> </w:t>
      </w:r>
      <w:r w:rsidR="00E634CE" w:rsidRPr="001204E1">
        <w:t>21.905</w:t>
      </w:r>
      <w:r w:rsidR="00E634CE">
        <w:t> </w:t>
      </w:r>
      <w:r w:rsidR="00E634CE" w:rsidRPr="001204E1">
        <w:t>[</w:t>
      </w:r>
      <w:r w:rsidRPr="001204E1">
        <w:t xml:space="preserve">1] and the following apply. An abbreviation defined in the present document takes precedence over the definition of the same abbreviation, if any, in </w:t>
      </w:r>
      <w:r w:rsidR="00E634CE" w:rsidRPr="001204E1">
        <w:t>TR</w:t>
      </w:r>
      <w:r w:rsidR="00E634CE">
        <w:t> </w:t>
      </w:r>
      <w:r w:rsidR="00E634CE" w:rsidRPr="001204E1">
        <w:t>21.905</w:t>
      </w:r>
      <w:r w:rsidR="00E634CE">
        <w:t> </w:t>
      </w:r>
      <w:r w:rsidR="00E634CE"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1"/>
      </w:pPr>
      <w:bookmarkStart w:id="68" w:name="clause4"/>
      <w:bookmarkStart w:id="69" w:name="_Toc96958824"/>
      <w:bookmarkStart w:id="70" w:name="_Toc96964601"/>
      <w:bookmarkStart w:id="71" w:name="_Toc97307755"/>
      <w:bookmarkStart w:id="72" w:name="_Toc100835640"/>
      <w:bookmarkStart w:id="73" w:name="_Toc101415471"/>
      <w:bookmarkStart w:id="74" w:name="_Toc112753885"/>
      <w:bookmarkStart w:id="75" w:name="_Toc112775387"/>
      <w:bookmarkEnd w:id="68"/>
      <w:r w:rsidRPr="001204E1">
        <w:t>4</w:t>
      </w:r>
      <w:r w:rsidRPr="001204E1">
        <w:tab/>
        <w:t>Architectural Assumptions and Requirements</w:t>
      </w:r>
      <w:bookmarkEnd w:id="69"/>
      <w:bookmarkEnd w:id="70"/>
      <w:bookmarkEnd w:id="71"/>
      <w:bookmarkEnd w:id="72"/>
      <w:bookmarkEnd w:id="73"/>
      <w:bookmarkEnd w:id="74"/>
      <w:bookmarkEnd w:id="75"/>
    </w:p>
    <w:p w14:paraId="65D72F84" w14:textId="77777777" w:rsidR="00CA14CB" w:rsidRPr="001204E1" w:rsidRDefault="00CA14CB" w:rsidP="00CA14CB">
      <w:pPr>
        <w:pStyle w:val="21"/>
      </w:pPr>
      <w:bookmarkStart w:id="76" w:name="_Toc96958825"/>
      <w:bookmarkStart w:id="77" w:name="_Toc96964602"/>
      <w:bookmarkStart w:id="78" w:name="_Toc97307756"/>
      <w:bookmarkStart w:id="79" w:name="_Toc100835641"/>
      <w:bookmarkStart w:id="80" w:name="_Toc101415472"/>
      <w:bookmarkStart w:id="81" w:name="_Toc112753886"/>
      <w:bookmarkStart w:id="82" w:name="_Toc112775388"/>
      <w:r w:rsidRPr="001204E1">
        <w:t>4.1</w:t>
      </w:r>
      <w:r w:rsidRPr="001204E1">
        <w:tab/>
        <w:t>Architectural Assumptions</w:t>
      </w:r>
      <w:bookmarkEnd w:id="76"/>
      <w:bookmarkEnd w:id="77"/>
      <w:bookmarkEnd w:id="78"/>
      <w:bookmarkEnd w:id="79"/>
      <w:bookmarkEnd w:id="80"/>
      <w:bookmarkEnd w:id="81"/>
      <w:bookmarkEnd w:id="82"/>
    </w:p>
    <w:p w14:paraId="0B46C26F" w14:textId="5BA5445A" w:rsidR="00CA14CB" w:rsidRPr="001204E1" w:rsidRDefault="00CA14CB" w:rsidP="00CA14CB">
      <w:pPr>
        <w:rPr>
          <w:lang w:eastAsia="zh-CN"/>
        </w:rPr>
      </w:pPr>
      <w:r w:rsidRPr="001204E1">
        <w:rPr>
          <w:lang w:eastAsia="zh-CN"/>
        </w:rPr>
        <w:t xml:space="preserve">The architecture and framework as specified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 xml:space="preserve">2],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 xml:space="preserve">3], and </w:t>
      </w:r>
      <w:r w:rsidR="00E634CE" w:rsidRPr="001204E1">
        <w:rPr>
          <w:lang w:eastAsia="zh-CN"/>
        </w:rPr>
        <w:t>TS</w:t>
      </w:r>
      <w:r w:rsidR="00E634CE">
        <w:rPr>
          <w:lang w:eastAsia="zh-CN"/>
        </w:rPr>
        <w:t> </w:t>
      </w:r>
      <w:r w:rsidR="00E634CE" w:rsidRPr="001204E1">
        <w:rPr>
          <w:lang w:eastAsia="zh-CN"/>
        </w:rPr>
        <w:t>23.503</w:t>
      </w:r>
      <w:r w:rsidR="00E634CE">
        <w:rPr>
          <w:lang w:eastAsia="zh-CN"/>
        </w:rPr>
        <w:t> </w:t>
      </w:r>
      <w:r w:rsidR="00E634CE"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21"/>
      </w:pPr>
      <w:bookmarkStart w:id="83" w:name="_Toc96958826"/>
      <w:bookmarkStart w:id="84" w:name="_Toc96964603"/>
      <w:bookmarkStart w:id="85" w:name="_Toc97307757"/>
      <w:bookmarkStart w:id="86" w:name="_Toc100835642"/>
      <w:bookmarkStart w:id="87" w:name="_Toc101415473"/>
      <w:bookmarkStart w:id="88" w:name="_Toc112753887"/>
      <w:bookmarkStart w:id="89" w:name="_Toc112775389"/>
      <w:r w:rsidRPr="001204E1">
        <w:t>4.2</w:t>
      </w:r>
      <w:r w:rsidRPr="001204E1">
        <w:tab/>
        <w:t>Architectural Requirements</w:t>
      </w:r>
      <w:bookmarkEnd w:id="83"/>
      <w:bookmarkEnd w:id="84"/>
      <w:bookmarkEnd w:id="85"/>
      <w:bookmarkEnd w:id="86"/>
      <w:bookmarkEnd w:id="87"/>
      <w:bookmarkEnd w:id="88"/>
      <w:bookmarkEnd w:id="89"/>
    </w:p>
    <w:p w14:paraId="0504B297" w14:textId="25B50C83" w:rsidR="00CA14CB" w:rsidRPr="001204E1" w:rsidRDefault="00CA14CB" w:rsidP="00CA14CB">
      <w:pPr>
        <w:rPr>
          <w:lang w:eastAsia="zh-CN"/>
        </w:rPr>
      </w:pPr>
      <w:r w:rsidRPr="001204E1">
        <w:rPr>
          <w:lang w:eastAsia="zh-CN"/>
        </w:rPr>
        <w:t xml:space="preserve">Solutions shall build on the 5G System architectural principles as in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1"/>
      </w:pPr>
      <w:bookmarkStart w:id="90" w:name="_Toc22192646"/>
      <w:bookmarkStart w:id="91" w:name="_Toc23402384"/>
      <w:bookmarkStart w:id="92" w:name="_Toc23402414"/>
      <w:bookmarkStart w:id="93" w:name="_Toc26386411"/>
      <w:bookmarkStart w:id="94" w:name="_Toc26431217"/>
      <w:bookmarkStart w:id="95" w:name="_Toc30694613"/>
      <w:bookmarkStart w:id="96" w:name="_Toc43906635"/>
      <w:bookmarkStart w:id="97" w:name="_Toc43906751"/>
      <w:bookmarkStart w:id="98" w:name="_Toc44311877"/>
      <w:bookmarkStart w:id="99" w:name="_Toc50536519"/>
      <w:bookmarkStart w:id="100" w:name="_Toc54930291"/>
      <w:bookmarkStart w:id="101" w:name="_Toc54968096"/>
      <w:bookmarkStart w:id="102" w:name="_Toc57236418"/>
      <w:bookmarkStart w:id="103" w:name="_Toc57236581"/>
      <w:bookmarkStart w:id="104" w:name="_Toc57530222"/>
      <w:bookmarkStart w:id="105" w:name="_Toc57532423"/>
      <w:bookmarkStart w:id="106" w:name="_Toc96958827"/>
      <w:bookmarkStart w:id="107" w:name="_Toc96964604"/>
      <w:bookmarkStart w:id="108" w:name="_Toc97307758"/>
      <w:bookmarkStart w:id="109" w:name="_Toc100835643"/>
      <w:bookmarkStart w:id="110" w:name="_Toc101415474"/>
      <w:bookmarkStart w:id="111" w:name="_Toc112753888"/>
      <w:bookmarkStart w:id="112" w:name="_Toc112775390"/>
      <w:r w:rsidRPr="001204E1">
        <w:lastRenderedPageBreak/>
        <w:t>5</w:t>
      </w:r>
      <w:r w:rsidRPr="001204E1">
        <w:tab/>
        <w:t>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FB1ED6F" w14:textId="77777777" w:rsidR="00CA14CB" w:rsidRPr="001204E1" w:rsidRDefault="00CA14CB" w:rsidP="00CA14CB">
      <w:pPr>
        <w:pStyle w:val="21"/>
        <w:rPr>
          <w:lang w:eastAsia="ko-KR"/>
        </w:rPr>
      </w:pPr>
      <w:bookmarkStart w:id="113" w:name="_Toc435670433"/>
      <w:bookmarkStart w:id="114" w:name="_Toc436124703"/>
      <w:bookmarkStart w:id="115" w:name="_Toc509905226"/>
      <w:bookmarkStart w:id="116" w:name="_Toc510604403"/>
      <w:bookmarkStart w:id="117" w:name="_Toc22214904"/>
      <w:bookmarkStart w:id="118" w:name="_Toc23254037"/>
      <w:bookmarkStart w:id="119" w:name="_Toc96958828"/>
      <w:bookmarkStart w:id="120" w:name="_Toc96964605"/>
      <w:bookmarkStart w:id="121" w:name="_Toc97307759"/>
      <w:bookmarkStart w:id="122" w:name="_Toc100835644"/>
      <w:bookmarkStart w:id="123" w:name="_Toc101415475"/>
      <w:bookmarkStart w:id="124" w:name="_Toc112753889"/>
      <w:bookmarkStart w:id="125" w:name="_Toc112775391"/>
      <w:bookmarkStart w:id="126" w:name="_Toc26386412"/>
      <w:bookmarkStart w:id="127" w:name="_Toc26431218"/>
      <w:bookmarkStart w:id="128" w:name="_Toc30694614"/>
      <w:bookmarkStart w:id="129" w:name="_Toc43906636"/>
      <w:bookmarkStart w:id="130" w:name="_Toc43906752"/>
      <w:bookmarkStart w:id="131" w:name="_Toc44311878"/>
      <w:bookmarkStart w:id="132" w:name="_Toc50536520"/>
      <w:bookmarkStart w:id="133" w:name="_Toc54930292"/>
      <w:bookmarkStart w:id="134" w:name="_Toc54968097"/>
      <w:bookmarkStart w:id="135" w:name="_Toc57236419"/>
      <w:bookmarkStart w:id="136" w:name="_Toc57236582"/>
      <w:bookmarkStart w:id="137" w:name="_Toc57530223"/>
      <w:bookmarkStart w:id="138" w:name="_Toc57532424"/>
      <w:r w:rsidRPr="001204E1">
        <w:rPr>
          <w:lang w:eastAsia="ko-KR"/>
        </w:rPr>
        <w:t>5.1</w:t>
      </w:r>
      <w:r w:rsidRPr="001204E1">
        <w:rPr>
          <w:lang w:eastAsia="ko-KR"/>
        </w:rPr>
        <w:tab/>
        <w:t xml:space="preserve">Key Issue #1: </w:t>
      </w:r>
      <w:bookmarkEnd w:id="113"/>
      <w:bookmarkEnd w:id="114"/>
      <w:bookmarkEnd w:id="115"/>
      <w:bookmarkEnd w:id="116"/>
      <w:bookmarkEnd w:id="117"/>
      <w:bookmarkEnd w:id="118"/>
      <w:r w:rsidRPr="001204E1">
        <w:t>Study UPF event exposure service registration and discovery</w:t>
      </w:r>
      <w:bookmarkEnd w:id="119"/>
      <w:bookmarkEnd w:id="120"/>
      <w:bookmarkEnd w:id="121"/>
      <w:bookmarkEnd w:id="122"/>
      <w:bookmarkEnd w:id="123"/>
      <w:bookmarkEnd w:id="124"/>
      <w:bookmarkEnd w:id="125"/>
    </w:p>
    <w:p w14:paraId="47EEA007" w14:textId="77777777" w:rsidR="00CA14CB" w:rsidRPr="001204E1" w:rsidRDefault="00CA14CB" w:rsidP="00CA14CB">
      <w:pPr>
        <w:pStyle w:val="31"/>
      </w:pPr>
      <w:bookmarkStart w:id="139" w:name="_Toc22214905"/>
      <w:bookmarkStart w:id="140" w:name="_Toc23254038"/>
      <w:bookmarkStart w:id="141" w:name="_Toc96958829"/>
      <w:bookmarkStart w:id="142" w:name="_Toc96964606"/>
      <w:bookmarkStart w:id="143" w:name="_Toc97307760"/>
      <w:bookmarkStart w:id="144" w:name="_Toc100835645"/>
      <w:bookmarkStart w:id="145" w:name="_Toc101415476"/>
      <w:bookmarkStart w:id="146" w:name="_Toc112753890"/>
      <w:bookmarkStart w:id="147" w:name="_Toc112775392"/>
      <w:r w:rsidRPr="001204E1">
        <w:t>5.1.1</w:t>
      </w:r>
      <w:r w:rsidRPr="001204E1">
        <w:tab/>
        <w:t>Description</w:t>
      </w:r>
      <w:bookmarkEnd w:id="139"/>
      <w:bookmarkEnd w:id="140"/>
      <w:bookmarkEnd w:id="141"/>
      <w:bookmarkEnd w:id="142"/>
      <w:bookmarkEnd w:id="143"/>
      <w:bookmarkEnd w:id="144"/>
      <w:bookmarkEnd w:id="145"/>
      <w:bookmarkEnd w:id="146"/>
      <w:bookmarkEnd w:id="147"/>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21"/>
      </w:pPr>
      <w:bookmarkStart w:id="148" w:name="_Toc96958830"/>
      <w:bookmarkStart w:id="149" w:name="_Toc96964607"/>
      <w:bookmarkStart w:id="150" w:name="_Toc97307761"/>
      <w:bookmarkStart w:id="151" w:name="_Toc100835646"/>
      <w:bookmarkStart w:id="152" w:name="_Toc101415477"/>
      <w:bookmarkStart w:id="153" w:name="_Toc112753891"/>
      <w:bookmarkStart w:id="154" w:name="_Toc112775393"/>
      <w:r w:rsidRPr="001204E1">
        <w:t>5.2</w:t>
      </w:r>
      <w:r w:rsidRPr="001204E1">
        <w:tab/>
        <w:t>Key Issue #2: Support UPF expose information to other NFs</w:t>
      </w:r>
      <w:bookmarkEnd w:id="148"/>
      <w:bookmarkEnd w:id="149"/>
      <w:bookmarkEnd w:id="150"/>
      <w:bookmarkEnd w:id="151"/>
      <w:bookmarkEnd w:id="152"/>
      <w:bookmarkEnd w:id="153"/>
      <w:bookmarkEnd w:id="154"/>
    </w:p>
    <w:p w14:paraId="67FAEB1E" w14:textId="77777777" w:rsidR="00CA14CB" w:rsidRPr="001204E1" w:rsidRDefault="00CA14CB" w:rsidP="00CA14CB">
      <w:pPr>
        <w:pStyle w:val="31"/>
      </w:pPr>
      <w:bookmarkStart w:id="155" w:name="_Toc23255031"/>
      <w:bookmarkStart w:id="156" w:name="_Toc26346395"/>
      <w:bookmarkStart w:id="157" w:name="_Toc26346608"/>
      <w:bookmarkStart w:id="158" w:name="_Toc26773878"/>
      <w:bookmarkStart w:id="159" w:name="_Toc31192315"/>
      <w:bookmarkStart w:id="160" w:name="_Toc31192475"/>
      <w:bookmarkStart w:id="161" w:name="_Toc31192966"/>
      <w:bookmarkStart w:id="162" w:name="_Toc31616145"/>
      <w:bookmarkStart w:id="163" w:name="_Toc31616207"/>
      <w:bookmarkStart w:id="164" w:name="_Toc31616283"/>
      <w:bookmarkStart w:id="165" w:name="_Toc31616359"/>
      <w:bookmarkStart w:id="166" w:name="_Toc43317230"/>
      <w:bookmarkStart w:id="167" w:name="_Toc43374702"/>
      <w:bookmarkStart w:id="168" w:name="_Toc43375163"/>
      <w:bookmarkStart w:id="169" w:name="_Toc43801687"/>
      <w:bookmarkStart w:id="170" w:name="_Toc43805953"/>
      <w:bookmarkStart w:id="171" w:name="_Toc43806260"/>
      <w:bookmarkStart w:id="172" w:name="_Toc50466789"/>
      <w:bookmarkStart w:id="173" w:name="_Toc50468133"/>
      <w:bookmarkStart w:id="174" w:name="_Toc50468403"/>
      <w:bookmarkStart w:id="175" w:name="_Toc50468674"/>
      <w:bookmarkStart w:id="176" w:name="_Toc50630555"/>
      <w:bookmarkStart w:id="177" w:name="_Toc54943904"/>
      <w:bookmarkStart w:id="178" w:name="_Toc54945380"/>
      <w:bookmarkStart w:id="179" w:name="_Toc54945767"/>
      <w:bookmarkStart w:id="180" w:name="_Toc57104573"/>
      <w:bookmarkStart w:id="181" w:name="_Toc57104957"/>
      <w:bookmarkStart w:id="182" w:name="_Toc57106302"/>
      <w:bookmarkStart w:id="183" w:name="_Toc59102069"/>
      <w:bookmarkStart w:id="184" w:name="_Toc96958831"/>
      <w:bookmarkStart w:id="185" w:name="_Toc96964608"/>
      <w:bookmarkStart w:id="186" w:name="_Toc97307762"/>
      <w:bookmarkStart w:id="187" w:name="_Toc100835647"/>
      <w:bookmarkStart w:id="188" w:name="_Toc101415478"/>
      <w:bookmarkStart w:id="189" w:name="_Toc112753892"/>
      <w:bookmarkStart w:id="190" w:name="_Toc112775394"/>
      <w:r w:rsidRPr="001204E1">
        <w:t>5.2.1</w:t>
      </w:r>
      <w:r w:rsidRPr="001204E1">
        <w:tab/>
        <w:t>General description</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52FFE445" w:rsidR="00CA14CB" w:rsidRPr="001204E1" w:rsidRDefault="00CA14CB" w:rsidP="00CA14CB">
      <w:pPr>
        <w:rPr>
          <w:lang w:eastAsia="ko-KR"/>
        </w:rPr>
      </w:pPr>
      <w:r w:rsidRPr="001204E1">
        <w:rPr>
          <w:lang w:eastAsia="ko-KR"/>
        </w:rPr>
        <w:t xml:space="preserve">In Release 17, </w:t>
      </w:r>
      <w:r w:rsidR="00E634CE" w:rsidRPr="001204E1">
        <w:rPr>
          <w:lang w:eastAsia="ko-KR"/>
        </w:rPr>
        <w:t>TS</w:t>
      </w:r>
      <w:r w:rsidR="00E634CE">
        <w:rPr>
          <w:lang w:eastAsia="ko-KR"/>
        </w:rPr>
        <w:t> </w:t>
      </w:r>
      <w:r w:rsidR="00E634CE" w:rsidRPr="001204E1">
        <w:rPr>
          <w:lang w:eastAsia="ko-KR"/>
        </w:rPr>
        <w:t>23.548</w:t>
      </w:r>
      <w:r w:rsidR="00E634CE">
        <w:rPr>
          <w:lang w:eastAsia="ko-KR"/>
        </w:rPr>
        <w:t> </w:t>
      </w:r>
      <w:r w:rsidR="00E634CE"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6DB53D2F"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E634CE" w:rsidRPr="001204E1">
        <w:rPr>
          <w:lang w:eastAsia="ko-KR"/>
        </w:rPr>
        <w:t>TS</w:t>
      </w:r>
      <w:r w:rsidR="00E634CE">
        <w:rPr>
          <w:lang w:eastAsia="ko-KR"/>
        </w:rPr>
        <w:t> </w:t>
      </w:r>
      <w:r w:rsidR="00E634CE" w:rsidRPr="001204E1">
        <w:rPr>
          <w:lang w:eastAsia="ko-KR"/>
        </w:rPr>
        <w:t>23.288</w:t>
      </w:r>
      <w:r w:rsidR="00E634CE">
        <w:rPr>
          <w:lang w:eastAsia="ko-KR"/>
        </w:rPr>
        <w:t> </w:t>
      </w:r>
      <w:r w:rsidR="00E634CE"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1"/>
      </w:pPr>
      <w:bookmarkStart w:id="191" w:name="_Toc26431228"/>
      <w:bookmarkStart w:id="192" w:name="_Toc30694626"/>
      <w:bookmarkStart w:id="193" w:name="_Toc43906648"/>
      <w:bookmarkStart w:id="194" w:name="_Toc43906764"/>
      <w:bookmarkStart w:id="195" w:name="_Toc44311890"/>
      <w:bookmarkStart w:id="196" w:name="_Toc50536532"/>
      <w:bookmarkStart w:id="197" w:name="_Toc54930304"/>
      <w:bookmarkStart w:id="198" w:name="_Toc54968109"/>
      <w:bookmarkStart w:id="199" w:name="_Toc57236431"/>
      <w:bookmarkStart w:id="200" w:name="_Toc57236594"/>
      <w:bookmarkStart w:id="201" w:name="_Toc57530235"/>
      <w:bookmarkStart w:id="202" w:name="_Toc57532436"/>
      <w:bookmarkStart w:id="203" w:name="_Toc96958834"/>
      <w:bookmarkStart w:id="204" w:name="_Toc96964611"/>
      <w:bookmarkStart w:id="205" w:name="_Toc97307765"/>
      <w:bookmarkStart w:id="206" w:name="_Toc100835650"/>
      <w:bookmarkStart w:id="207" w:name="_Toc101415481"/>
      <w:bookmarkStart w:id="208" w:name="_Toc112753893"/>
      <w:bookmarkStart w:id="209" w:name="_Toc112775395"/>
      <w:bookmarkEnd w:id="126"/>
      <w:bookmarkEnd w:id="127"/>
      <w:bookmarkEnd w:id="128"/>
      <w:bookmarkEnd w:id="129"/>
      <w:bookmarkEnd w:id="130"/>
      <w:bookmarkEnd w:id="131"/>
      <w:bookmarkEnd w:id="132"/>
      <w:bookmarkEnd w:id="133"/>
      <w:bookmarkEnd w:id="134"/>
      <w:bookmarkEnd w:id="135"/>
      <w:bookmarkEnd w:id="136"/>
      <w:bookmarkEnd w:id="137"/>
      <w:bookmarkEnd w:id="138"/>
      <w:r w:rsidRPr="001204E1">
        <w:lastRenderedPageBreak/>
        <w:t>6</w:t>
      </w:r>
      <w:r w:rsidRPr="001204E1">
        <w:tab/>
        <w:t>Solutions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E078931" w14:textId="77777777" w:rsidR="00CA14CB" w:rsidRPr="001204E1" w:rsidRDefault="00CA14CB" w:rsidP="00CA14CB">
      <w:pPr>
        <w:pStyle w:val="21"/>
      </w:pPr>
      <w:bookmarkStart w:id="210" w:name="_Toc22192650"/>
      <w:bookmarkStart w:id="211" w:name="_Toc23402388"/>
      <w:bookmarkStart w:id="212" w:name="_Toc23402418"/>
      <w:bookmarkStart w:id="213" w:name="_Toc26386423"/>
      <w:bookmarkStart w:id="214" w:name="_Toc26431229"/>
      <w:bookmarkStart w:id="215" w:name="_Toc30694627"/>
      <w:bookmarkStart w:id="216" w:name="_Toc43906649"/>
      <w:bookmarkStart w:id="217" w:name="_Toc43906765"/>
      <w:bookmarkStart w:id="218" w:name="_Toc44311891"/>
      <w:bookmarkStart w:id="219" w:name="_Toc50536533"/>
      <w:bookmarkStart w:id="220" w:name="_Toc54930305"/>
      <w:bookmarkStart w:id="221" w:name="_Toc54968110"/>
      <w:bookmarkStart w:id="222" w:name="_Toc57236432"/>
      <w:bookmarkStart w:id="223" w:name="_Toc57236595"/>
      <w:bookmarkStart w:id="224" w:name="_Toc57530236"/>
      <w:bookmarkStart w:id="225" w:name="_Toc57532437"/>
      <w:bookmarkStart w:id="226" w:name="_Toc96958835"/>
      <w:bookmarkStart w:id="227" w:name="_Toc96964612"/>
      <w:bookmarkStart w:id="228" w:name="_Toc97307766"/>
      <w:bookmarkStart w:id="229" w:name="_Toc100835651"/>
      <w:bookmarkStart w:id="230" w:name="_Toc101415482"/>
      <w:bookmarkStart w:id="231" w:name="_Toc112753894"/>
      <w:bookmarkStart w:id="232" w:name="_Toc112775396"/>
      <w:r w:rsidRPr="001204E1">
        <w:t>6.0</w:t>
      </w:r>
      <w:r w:rsidRPr="001204E1">
        <w:tab/>
        <w:t>Mapping of Solutions to Key Issues</w:t>
      </w:r>
      <w:bookmarkStart w:id="233" w:name="_Toc16839382"/>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bookmarkEnd w:id="233"/>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w:t>
            </w:r>
            <w:bookmarkStart w:id="234" w:name="_Hlk108174886"/>
            <w:r>
              <w:t xml:space="preserve">Support </w:t>
            </w:r>
            <w:r w:rsidRPr="00FA24A4">
              <w:t>UPF event exposure service subscription update in case of UPF/SMF change</w:t>
            </w:r>
            <w:bookmarkEnd w:id="234"/>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21"/>
      </w:pPr>
      <w:bookmarkStart w:id="235" w:name="_Toc96958836"/>
      <w:bookmarkStart w:id="236" w:name="_Toc96964613"/>
      <w:bookmarkStart w:id="237" w:name="_Toc97307767"/>
      <w:bookmarkStart w:id="238" w:name="_Toc100835652"/>
      <w:bookmarkStart w:id="239" w:name="_Toc101415483"/>
      <w:bookmarkStart w:id="240" w:name="_Toc112753895"/>
      <w:bookmarkStart w:id="241" w:name="_Toc112775397"/>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5"/>
      <w:bookmarkEnd w:id="236"/>
      <w:bookmarkEnd w:id="237"/>
      <w:bookmarkEnd w:id="238"/>
      <w:bookmarkEnd w:id="239"/>
      <w:bookmarkEnd w:id="240"/>
      <w:bookmarkEnd w:id="241"/>
    </w:p>
    <w:p w14:paraId="43C621E5" w14:textId="77777777" w:rsidR="00CA14CB" w:rsidRPr="001204E1" w:rsidRDefault="00CA14CB" w:rsidP="00CA14CB">
      <w:pPr>
        <w:pStyle w:val="31"/>
      </w:pPr>
      <w:bookmarkStart w:id="242" w:name="_Toc96958838"/>
      <w:bookmarkStart w:id="243" w:name="_Toc96964615"/>
      <w:bookmarkStart w:id="244" w:name="_Toc97307769"/>
      <w:bookmarkStart w:id="245" w:name="_Toc100835653"/>
      <w:bookmarkStart w:id="246" w:name="_Toc101415484"/>
      <w:bookmarkStart w:id="247" w:name="_Toc112753896"/>
      <w:bookmarkStart w:id="248" w:name="_Toc112775398"/>
      <w:r w:rsidRPr="001204E1">
        <w:t>6.1.1</w:t>
      </w:r>
      <w:r w:rsidRPr="001204E1">
        <w:tab/>
        <w:t>Description</w:t>
      </w:r>
      <w:bookmarkEnd w:id="242"/>
      <w:bookmarkEnd w:id="243"/>
      <w:bookmarkEnd w:id="244"/>
      <w:bookmarkEnd w:id="245"/>
      <w:bookmarkEnd w:id="246"/>
      <w:bookmarkEnd w:id="247"/>
      <w:bookmarkEnd w:id="248"/>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4B9322C0" w:rsidR="00CA14CB" w:rsidRPr="001204E1" w:rsidRDefault="00CA14CB" w:rsidP="00CA14CB">
      <w:r w:rsidRPr="001204E1">
        <w:t xml:space="preserve">The solution for registering UPF in NRF is based on the option in the existing solution described in clause 6.3.3.2 of </w:t>
      </w:r>
      <w:r w:rsidR="00E634CE" w:rsidRPr="001204E1">
        <w:t>TS</w:t>
      </w:r>
      <w:r w:rsidR="00E634CE">
        <w:t> </w:t>
      </w:r>
      <w:r w:rsidR="00E634CE" w:rsidRPr="001204E1">
        <w:t>23.501</w:t>
      </w:r>
      <w:r w:rsidR="00E634CE">
        <w:t> </w:t>
      </w:r>
      <w:r w:rsidR="00E634CE" w:rsidRPr="001204E1">
        <w:t>[</w:t>
      </w:r>
      <w:r w:rsidRPr="001204E1">
        <w:t xml:space="preserve">2] and clause 4.17 of </w:t>
      </w:r>
      <w:r w:rsidR="00E634CE" w:rsidRPr="001204E1">
        <w:t>TS</w:t>
      </w:r>
      <w:r w:rsidR="00E634CE">
        <w:t> </w:t>
      </w:r>
      <w:r w:rsidR="00E634CE" w:rsidRPr="001204E1">
        <w:t>23.502</w:t>
      </w:r>
      <w:r w:rsidR="00E634CE">
        <w:t> </w:t>
      </w:r>
      <w:r w:rsidR="00E634CE" w:rsidRPr="001204E1">
        <w:t>[</w:t>
      </w:r>
      <w:r w:rsidRPr="001204E1">
        <w:t>3], whereby the UPF registers directly with the NRF and hence does not use N4 for registering to NRF.</w:t>
      </w:r>
    </w:p>
    <w:p w14:paraId="172DC864" w14:textId="6CD580E8" w:rsidR="00CA14CB" w:rsidRPr="001204E1" w:rsidRDefault="00CA14CB" w:rsidP="00CA14CB">
      <w:pPr>
        <w:pStyle w:val="NO"/>
      </w:pPr>
      <w:r w:rsidRPr="001204E1">
        <w:t>NOTE 1:</w:t>
      </w:r>
      <w:r w:rsidRPr="001204E1">
        <w:tab/>
        <w:t xml:space="preserve">As described in </w:t>
      </w:r>
      <w:r w:rsidR="00E634CE" w:rsidRPr="001204E1">
        <w:t>TS</w:t>
      </w:r>
      <w:r w:rsidR="00E634CE">
        <w:t> </w:t>
      </w:r>
      <w:r w:rsidR="00E634CE" w:rsidRPr="001204E1">
        <w:t>23.501</w:t>
      </w:r>
      <w:r w:rsidR="00E634CE">
        <w:t> </w:t>
      </w:r>
      <w:r w:rsidR="00E634CE"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40.9pt" o:ole="">
            <v:imagedata r:id="rId16" o:title=""/>
          </v:shape>
          <o:OLEObject Type="Embed" ProgID="Visio.Drawing.15" ShapeID="_x0000_i1025" DrawAspect="Content" ObjectID="_1723633856"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04753C08" w:rsidR="00EB6BB0" w:rsidRPr="001204E1" w:rsidRDefault="00EB6BB0" w:rsidP="00A27355">
      <w:r w:rsidRPr="00EB6BB0">
        <w:t>The solution also addresses UPF selection for a UPF event exposure service request targeting specific UEs and specific PDU sessions</w:t>
      </w:r>
      <w:r>
        <w:rPr>
          <w:rFonts w:ascii="宋体" w:eastAsia="宋体" w:hAnsi="宋体" w:cs="宋体" w:hint="eastAsia"/>
          <w:lang w:eastAsia="zh-CN"/>
        </w:rPr>
        <w:t>.</w:t>
      </w:r>
    </w:p>
    <w:p w14:paraId="728DB21B" w14:textId="77777777" w:rsidR="00CA14CB" w:rsidRPr="001204E1" w:rsidRDefault="00CA14CB" w:rsidP="00CA14CB">
      <w:pPr>
        <w:pStyle w:val="31"/>
      </w:pPr>
      <w:bookmarkStart w:id="249" w:name="_Toc96958839"/>
      <w:bookmarkStart w:id="250" w:name="_Toc96964616"/>
      <w:bookmarkStart w:id="251" w:name="_Toc97307770"/>
      <w:bookmarkStart w:id="252" w:name="_Toc100835654"/>
      <w:bookmarkStart w:id="253" w:name="_Toc101415485"/>
      <w:bookmarkStart w:id="254" w:name="_Toc112753897"/>
      <w:bookmarkStart w:id="255" w:name="_Toc112775399"/>
      <w:r w:rsidRPr="001204E1">
        <w:t>6.1.2</w:t>
      </w:r>
      <w:r w:rsidRPr="001204E1">
        <w:tab/>
        <w:t>Procedures</w:t>
      </w:r>
      <w:bookmarkEnd w:id="249"/>
      <w:bookmarkEnd w:id="250"/>
      <w:bookmarkEnd w:id="251"/>
      <w:bookmarkEnd w:id="252"/>
      <w:bookmarkEnd w:id="253"/>
      <w:bookmarkEnd w:id="254"/>
      <w:bookmarkEnd w:id="255"/>
    </w:p>
    <w:p w14:paraId="40F6A886" w14:textId="77777777" w:rsidR="00CA14CB" w:rsidRPr="001204E1" w:rsidRDefault="00CA14CB" w:rsidP="00CA14CB">
      <w:pPr>
        <w:pStyle w:val="41"/>
        <w:rPr>
          <w:lang w:eastAsia="ko-KR"/>
        </w:rPr>
      </w:pPr>
      <w:bookmarkStart w:id="256" w:name="_Toc96958840"/>
      <w:bookmarkStart w:id="257" w:name="_Toc96964617"/>
      <w:bookmarkStart w:id="258" w:name="_Toc97307771"/>
      <w:bookmarkStart w:id="259" w:name="_Toc100835655"/>
      <w:bookmarkStart w:id="260" w:name="_Toc101415486"/>
      <w:r w:rsidRPr="001204E1">
        <w:rPr>
          <w:lang w:eastAsia="ko-KR"/>
        </w:rPr>
        <w:t>6.1.2.1</w:t>
      </w:r>
      <w:r w:rsidRPr="001204E1">
        <w:rPr>
          <w:lang w:eastAsia="ko-KR"/>
        </w:rPr>
        <w:tab/>
        <w:t>UPF Event Exposure service Registration</w:t>
      </w:r>
      <w:bookmarkEnd w:id="256"/>
      <w:bookmarkEnd w:id="257"/>
      <w:bookmarkEnd w:id="258"/>
      <w:bookmarkEnd w:id="259"/>
      <w:bookmarkEnd w:id="26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1pt;height:242.5pt" o:ole="">
            <v:imagedata r:id="rId18" o:title=""/>
          </v:shape>
          <o:OLEObject Type="Embed" ProgID="Visio.Drawing.15" ShapeID="_x0000_i1026" DrawAspect="Content" ObjectID="_1723633857"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23F0670" w:rsidR="00CA14CB" w:rsidRPr="001204E1" w:rsidRDefault="00CA14CB" w:rsidP="00CA14CB">
      <w:pPr>
        <w:pStyle w:val="B1"/>
      </w:pPr>
      <w:r w:rsidRPr="001204E1">
        <w:lastRenderedPageBreak/>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E634CE" w:rsidRPr="001204E1">
        <w:t>TS</w:t>
      </w:r>
      <w:r w:rsidR="00E634CE">
        <w:t> </w:t>
      </w:r>
      <w:r w:rsidR="00E634CE" w:rsidRPr="001204E1">
        <w:t>29.510</w:t>
      </w:r>
      <w:r w:rsidR="00E634CE">
        <w:t> </w:t>
      </w:r>
      <w:r w:rsidR="00E634CE"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41"/>
        <w:rPr>
          <w:lang w:eastAsia="ko-KR"/>
        </w:rPr>
      </w:pPr>
      <w:bookmarkStart w:id="261" w:name="_Toc96958841"/>
      <w:bookmarkStart w:id="262" w:name="_Toc96964618"/>
      <w:bookmarkStart w:id="263" w:name="_Toc97307772"/>
      <w:bookmarkStart w:id="264" w:name="_Toc100835656"/>
      <w:bookmarkStart w:id="265" w:name="_Toc101415487"/>
      <w:r w:rsidRPr="001204E1">
        <w:rPr>
          <w:lang w:eastAsia="ko-KR"/>
        </w:rPr>
        <w:t>6.1.2.2</w:t>
      </w:r>
      <w:r w:rsidRPr="001204E1">
        <w:rPr>
          <w:lang w:eastAsia="ko-KR"/>
        </w:rPr>
        <w:tab/>
        <w:t>UPF Event Exposure service Update</w:t>
      </w:r>
      <w:bookmarkEnd w:id="261"/>
      <w:bookmarkEnd w:id="262"/>
      <w:bookmarkEnd w:id="263"/>
      <w:bookmarkEnd w:id="264"/>
      <w:bookmarkEnd w:id="265"/>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1pt;height:242.5pt" o:ole="">
            <v:imagedata r:id="rId20" o:title=""/>
          </v:shape>
          <o:OLEObject Type="Embed" ProgID="Visio.Drawing.15" ShapeID="_x0000_i1027" DrawAspect="Content" ObjectID="_1723633858"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41"/>
        <w:rPr>
          <w:lang w:eastAsia="ko-KR"/>
        </w:rPr>
      </w:pPr>
      <w:bookmarkStart w:id="266" w:name="_Toc96958842"/>
      <w:bookmarkStart w:id="267" w:name="_Toc96964619"/>
      <w:bookmarkStart w:id="268" w:name="_Toc97307773"/>
      <w:bookmarkStart w:id="269" w:name="_Toc100835657"/>
      <w:bookmarkStart w:id="270" w:name="_Toc101415488"/>
      <w:r w:rsidRPr="001204E1">
        <w:rPr>
          <w:lang w:eastAsia="ko-KR"/>
        </w:rPr>
        <w:t>6.1.2.3</w:t>
      </w:r>
      <w:r w:rsidRPr="001204E1">
        <w:rPr>
          <w:lang w:eastAsia="ko-KR"/>
        </w:rPr>
        <w:tab/>
        <w:t>UPF Event Exposure service Deregistration</w:t>
      </w:r>
      <w:bookmarkEnd w:id="266"/>
      <w:bookmarkEnd w:id="267"/>
      <w:bookmarkEnd w:id="268"/>
      <w:bookmarkEnd w:id="269"/>
      <w:bookmarkEnd w:id="270"/>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8.15pt;height:211.25pt" o:ole="">
            <v:imagedata r:id="rId22" o:title=""/>
          </v:shape>
          <o:OLEObject Type="Embed" ProgID="Word.Picture.8" ShapeID="_x0000_i1028" DrawAspect="Content" ObjectID="_1723633859"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41"/>
        <w:rPr>
          <w:lang w:eastAsia="ko-KR"/>
        </w:rPr>
      </w:pPr>
      <w:bookmarkStart w:id="271" w:name="_Toc96958843"/>
      <w:bookmarkStart w:id="272" w:name="_Toc96964620"/>
      <w:bookmarkStart w:id="273" w:name="_Toc97307774"/>
      <w:bookmarkStart w:id="274" w:name="_Toc100835658"/>
      <w:bookmarkStart w:id="275" w:name="_Toc101415489"/>
      <w:r w:rsidRPr="001204E1">
        <w:rPr>
          <w:lang w:eastAsia="ko-KR"/>
        </w:rPr>
        <w:t>6.1.2.4</w:t>
      </w:r>
      <w:r w:rsidRPr="001204E1">
        <w:rPr>
          <w:lang w:eastAsia="ko-KR"/>
        </w:rPr>
        <w:tab/>
        <w:t>UPF Event Exposure service Discovery</w:t>
      </w:r>
      <w:bookmarkEnd w:id="271"/>
      <w:bookmarkEnd w:id="272"/>
      <w:bookmarkEnd w:id="273"/>
      <w:bookmarkEnd w:id="274"/>
      <w:bookmarkEnd w:id="275"/>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75pt;height:242.5pt" o:ole="">
            <v:imagedata r:id="rId24" o:title=""/>
          </v:shape>
          <o:OLEObject Type="Embed" ProgID="Visio.Drawing.15" ShapeID="_x0000_i1029" DrawAspect="Content" ObjectID="_1723633860" r:id="rId25"/>
        </w:object>
      </w:r>
    </w:p>
    <w:p w14:paraId="6F8515B7" w14:textId="77777777" w:rsidR="00CA14CB" w:rsidRPr="001204E1" w:rsidRDefault="00CA14CB" w:rsidP="00CA14CB">
      <w:pPr>
        <w:pStyle w:val="TF"/>
      </w:pPr>
      <w:r w:rsidRPr="001204E1">
        <w:t>Figure 6.1.2.4-1: UPF Event Exposure service Discovery procedure</w:t>
      </w:r>
    </w:p>
    <w:p w14:paraId="5F9F0D3B" w14:textId="23110C2A"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E634CE" w:rsidRPr="001204E1">
        <w:rPr>
          <w:lang w:eastAsia="ko-KR"/>
        </w:rPr>
        <w:t>TS</w:t>
      </w:r>
      <w:r w:rsidR="00E634CE">
        <w:rPr>
          <w:lang w:eastAsia="ko-KR"/>
        </w:rPr>
        <w:t> </w:t>
      </w:r>
      <w:r w:rsidR="00E634CE" w:rsidRPr="001204E1">
        <w:rPr>
          <w:lang w:eastAsia="ko-KR"/>
        </w:rPr>
        <w:t>29.510</w:t>
      </w:r>
      <w:r w:rsidR="00E634CE">
        <w:rPr>
          <w:lang w:eastAsia="ko-KR"/>
        </w:rPr>
        <w:t> </w:t>
      </w:r>
      <w:r w:rsidR="00E634CE"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lastRenderedPageBreak/>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41"/>
        <w:rPr>
          <w:lang w:eastAsia="ko-KR"/>
        </w:rPr>
      </w:pPr>
      <w:bookmarkStart w:id="276" w:name="_Toc100835659"/>
      <w:bookmarkStart w:id="277" w:name="_Toc101415490"/>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76"/>
      <w:bookmarkEnd w:id="277"/>
    </w:p>
    <w:p w14:paraId="00972790" w14:textId="77777777" w:rsidR="00CA14CB" w:rsidRPr="001204E1" w:rsidRDefault="00CA14CB" w:rsidP="00CA14CB">
      <w:pPr>
        <w:pStyle w:val="51"/>
        <w:rPr>
          <w:lang w:eastAsia="ko-KR"/>
        </w:rPr>
      </w:pPr>
      <w:bookmarkStart w:id="278" w:name="_Toc100835660"/>
      <w:bookmarkStart w:id="279" w:name="_Toc101415491"/>
      <w:r w:rsidRPr="001204E1">
        <w:rPr>
          <w:lang w:eastAsia="ko-KR"/>
        </w:rPr>
        <w:t>6.1.2.5.1</w:t>
      </w:r>
      <w:r w:rsidRPr="001204E1">
        <w:rPr>
          <w:lang w:eastAsia="ko-KR"/>
        </w:rPr>
        <w:tab/>
        <w:t>Procedure of UPF selection by the NF targeting PDU session or UE with information of IP address</w:t>
      </w:r>
      <w:bookmarkEnd w:id="278"/>
      <w:bookmarkEnd w:id="279"/>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CA14CB">
      <w:r w:rsidRPr="001204E1">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0" type="#_x0000_t75" style="width:302.25pt;height:207.3pt" o:ole="">
            <v:imagedata r:id="rId26" o:title=""/>
          </v:shape>
          <o:OLEObject Type="Embed" ProgID="Visio.Drawing.15" ShapeID="_x0000_i1030" DrawAspect="Content" ObjectID="_1723633861"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317D8785" w14:textId="77777777" w:rsidR="00EB6BB0" w:rsidRDefault="00EB6BB0" w:rsidP="00EB6BB0"/>
    <w:p w14:paraId="413AD752" w14:textId="75AAB8B9" w:rsidR="00EB6BB0" w:rsidRPr="001204E1" w:rsidRDefault="00EB6BB0" w:rsidP="00A27355">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9.3pt;height:209.25pt" o:ole="">
            <v:imagedata r:id="rId28" o:title=""/>
          </v:shape>
          <o:OLEObject Type="Embed" ProgID="Visio.Drawing.15" ShapeID="_x0000_i1031" DrawAspect="Content" ObjectID="_1723633862"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5574205D" w14:textId="4D8429CF" w:rsidR="00EB6BB0" w:rsidRDefault="00EB6BB0" w:rsidP="00A27355"/>
    <w:p w14:paraId="1D0B7AF7" w14:textId="77777777" w:rsidR="00EB6BB0" w:rsidRPr="001204E1" w:rsidRDefault="00EB6BB0" w:rsidP="00EB6BB0">
      <w:r>
        <w:t>In a third alternative:</w:t>
      </w:r>
    </w:p>
    <w:p w14:paraId="5C79089B" w14:textId="77777777" w:rsidR="00EB6BB0" w:rsidRPr="001204E1" w:rsidRDefault="00EB6BB0" w:rsidP="00EB6BB0">
      <w:pPr>
        <w:pStyle w:val="TH"/>
        <w:rPr>
          <w:lang w:eastAsia="zh-CN"/>
        </w:rPr>
      </w:pPr>
      <w:r w:rsidRPr="001204E1">
        <w:rPr>
          <w:noProof/>
        </w:rPr>
        <w:object w:dxaOrig="5532" w:dyaOrig="3803" w14:anchorId="429303F4">
          <v:shape id="_x0000_i1032" type="#_x0000_t75" alt="" style="width:300.25pt;height:208.5pt;mso-width-percent:0;mso-height-percent:0;mso-width-percent:0;mso-height-percent:0" o:ole="">
            <v:imagedata r:id="rId30" o:title=""/>
          </v:shape>
          <o:OLEObject Type="Embed" ProgID="Visio.Drawing.15" ShapeID="_x0000_i1032" DrawAspect="Content" ObjectID="_1723633863" r:id="rId31"/>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51"/>
        <w:rPr>
          <w:lang w:eastAsia="ko-KR"/>
        </w:rPr>
      </w:pPr>
      <w:bookmarkStart w:id="280" w:name="_Toc100835661"/>
      <w:bookmarkStart w:id="281" w:name="_Toc101415492"/>
      <w:r w:rsidRPr="001204E1">
        <w:rPr>
          <w:lang w:eastAsia="ko-KR"/>
        </w:rPr>
        <w:lastRenderedPageBreak/>
        <w:t>6.1.2.5.2</w:t>
      </w:r>
      <w:r w:rsidRPr="001204E1">
        <w:rPr>
          <w:lang w:eastAsia="ko-KR"/>
        </w:rPr>
        <w:tab/>
        <w:t>Procedure of UPF selection by the NF targeting PDU session or UE with information of SUPI, S-NSSAI and DNN</w:t>
      </w:r>
      <w:bookmarkEnd w:id="280"/>
      <w:bookmarkEnd w:id="281"/>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3" type="#_x0000_t75" alt="" style="width:313.3pt;height:252.4pt;mso-width-percent:0;mso-height-percent:0;mso-width-percent:0;mso-height-percent:0" o:ole="">
            <v:imagedata r:id="rId32" o:title=""/>
          </v:shape>
          <o:OLEObject Type="Embed" ProgID="Visio.Drawing.15" ShapeID="_x0000_i1033" DrawAspect="Content" ObjectID="_1723633864" r:id="rId33"/>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0908304A" w14:textId="59458AB0" w:rsidR="008A6826" w:rsidRPr="001204E1" w:rsidRDefault="008A6826" w:rsidP="008A6826">
      <w:pPr>
        <w:pStyle w:val="B1"/>
        <w:rPr>
          <w:lang w:eastAsia="zh-CN"/>
        </w:rPr>
      </w:pPr>
      <w:r w:rsidRPr="001204E1">
        <w:rPr>
          <w:lang w:eastAsia="zh-CN"/>
        </w:rPr>
        <w:t>1.</w:t>
      </w:r>
      <w:r w:rsidRPr="001204E1">
        <w:rPr>
          <w:lang w:eastAsia="zh-CN"/>
        </w:rPr>
        <w:tab/>
      </w:r>
      <w:r w:rsidR="006F085C">
        <w:rPr>
          <w:lang w:eastAsia="zh-CN"/>
        </w:rPr>
        <w:t>The</w:t>
      </w:r>
      <w:r w:rsidRPr="001204E1">
        <w:rPr>
          <w:lang w:eastAsia="zh-CN"/>
        </w:rPr>
        <w:t xml:space="preserve"> consumer NF </w:t>
      </w:r>
      <w:r w:rsidR="006F085C">
        <w:rPr>
          <w:lang w:eastAsia="zh-CN"/>
        </w:rPr>
        <w:t>(e.g.</w:t>
      </w:r>
      <w:r w:rsidR="006F085C" w:rsidRPr="001204E1">
        <w:rPr>
          <w:lang w:eastAsia="zh-CN"/>
        </w:rPr>
        <w:t xml:space="preserve"> </w:t>
      </w:r>
      <w:r w:rsidRPr="001204E1">
        <w:rPr>
          <w:lang w:eastAsia="zh-CN"/>
        </w:rPr>
        <w:t>an NWDAF</w:t>
      </w:r>
      <w:r w:rsidR="0074771D">
        <w:rPr>
          <w:lang w:eastAsia="zh-CN"/>
        </w:rPr>
        <w:t>)</w:t>
      </w:r>
      <w:r w:rsidRPr="001204E1">
        <w:rPr>
          <w:lang w:eastAsia="zh-CN"/>
        </w:rPr>
        <w:t>, issues an Nnrf_NFDiscovery_Request service operation to find the UDM providing the NF type, UE ID (SUPI).</w:t>
      </w:r>
    </w:p>
    <w:p w14:paraId="446F2708" w14:textId="5BE65BB3" w:rsidR="008A6826" w:rsidRPr="001204E1" w:rsidRDefault="008A6826" w:rsidP="008A6826">
      <w:pPr>
        <w:pStyle w:val="B1"/>
        <w:rPr>
          <w:lang w:eastAsia="zh-CN"/>
        </w:rPr>
      </w:pPr>
      <w:r w:rsidRPr="001204E1">
        <w:rPr>
          <w:lang w:eastAsia="zh-CN"/>
        </w:rPr>
        <w:t>2.</w:t>
      </w:r>
      <w:r w:rsidRPr="001204E1">
        <w:rPr>
          <w:lang w:eastAsia="zh-CN"/>
        </w:rPr>
        <w:tab/>
        <w:t xml:space="preserve">The NRF responds Nnrf_NFDiscovery_Request with the NF profile of the UDM that currently meet the </w:t>
      </w:r>
      <w:r w:rsidR="0074771D">
        <w:rPr>
          <w:lang w:eastAsia="zh-CN"/>
        </w:rPr>
        <w:t>consumer NF</w:t>
      </w:r>
      <w:r w:rsidR="0074771D" w:rsidRPr="001204E1">
        <w:rPr>
          <w:lang w:eastAsia="zh-CN"/>
        </w:rPr>
        <w:t xml:space="preserve"> </w:t>
      </w:r>
      <w:r w:rsidRPr="001204E1">
        <w:rPr>
          <w:lang w:eastAsia="zh-CN"/>
        </w:rPr>
        <w:t>discovery request.</w:t>
      </w:r>
    </w:p>
    <w:p w14:paraId="686FF3D1" w14:textId="7DA71D3A" w:rsidR="008A6826" w:rsidRPr="001204E1" w:rsidRDefault="008A6826" w:rsidP="008A6826">
      <w:pPr>
        <w:pStyle w:val="B1"/>
        <w:rPr>
          <w:lang w:eastAsia="zh-CN"/>
        </w:rPr>
      </w:pPr>
      <w:r w:rsidRPr="001204E1">
        <w:rPr>
          <w:lang w:eastAsia="zh-CN"/>
        </w:rPr>
        <w:t>3.</w:t>
      </w:r>
      <w:r w:rsidRPr="001204E1">
        <w:rPr>
          <w:lang w:eastAsia="zh-CN"/>
        </w:rPr>
        <w:tab/>
        <w:t xml:space="preserve">The </w:t>
      </w:r>
      <w:r w:rsidR="0074771D">
        <w:rPr>
          <w:lang w:eastAsia="zh-CN"/>
        </w:rPr>
        <w:t>consumer NF</w:t>
      </w:r>
      <w:r w:rsidR="0074771D" w:rsidRPr="001204E1">
        <w:rPr>
          <w:lang w:eastAsia="zh-CN"/>
        </w:rPr>
        <w:t xml:space="preserve"> </w:t>
      </w:r>
      <w:r w:rsidRPr="001204E1">
        <w:rPr>
          <w:lang w:eastAsia="zh-CN"/>
        </w:rPr>
        <w:t>issues an Nudm_UECM_Get request to find the SMF from UDM providing NF type, UE ID (SUPI), S-NSSAI, DNN.</w:t>
      </w:r>
    </w:p>
    <w:p w14:paraId="7E687DE7" w14:textId="1A0A8445" w:rsidR="008A6826" w:rsidRPr="001204E1" w:rsidRDefault="008A6826" w:rsidP="008A6826">
      <w:pPr>
        <w:pStyle w:val="B1"/>
        <w:rPr>
          <w:lang w:eastAsia="zh-CN"/>
        </w:rPr>
      </w:pPr>
      <w:r w:rsidRPr="001204E1">
        <w:rPr>
          <w:lang w:eastAsia="zh-CN"/>
        </w:rPr>
        <w:t>4.</w:t>
      </w:r>
      <w:r w:rsidRPr="001204E1">
        <w:rPr>
          <w:lang w:eastAsia="zh-CN"/>
        </w:rPr>
        <w:tab/>
        <w:t xml:space="preserve">The UDM finds the serving SMF for the UE providing SUPI, S-NSSAI, and DNN, as described in </w:t>
      </w:r>
      <w:r w:rsidR="00E634CE" w:rsidRPr="001204E1">
        <w:rPr>
          <w:lang w:eastAsia="zh-CN"/>
        </w:rPr>
        <w:t>TS</w:t>
      </w:r>
      <w:r w:rsidR="00E634CE">
        <w:rPr>
          <w:lang w:eastAsia="zh-CN"/>
        </w:rPr>
        <w:t> </w:t>
      </w:r>
      <w:r w:rsidR="00E634CE" w:rsidRPr="001204E1">
        <w:rPr>
          <w:lang w:eastAsia="zh-CN"/>
        </w:rPr>
        <w:t>23.502</w:t>
      </w:r>
      <w:r w:rsidR="00E634CE">
        <w:rPr>
          <w:lang w:eastAsia="zh-CN"/>
        </w:rPr>
        <w:t> </w:t>
      </w:r>
      <w:r w:rsidR="00E634CE" w:rsidRPr="001204E1">
        <w:rPr>
          <w:lang w:eastAsia="zh-CN"/>
        </w:rPr>
        <w:t>[</w:t>
      </w:r>
      <w:r w:rsidRPr="001204E1">
        <w:rPr>
          <w:lang w:eastAsia="zh-CN"/>
        </w:rPr>
        <w:t>3].</w:t>
      </w:r>
    </w:p>
    <w:p w14:paraId="2C572F3E" w14:textId="0F192E4A" w:rsidR="008A6826" w:rsidRDefault="008A6826" w:rsidP="008A6826">
      <w:pPr>
        <w:pStyle w:val="B1"/>
        <w:rPr>
          <w:lang w:eastAsia="zh-CN"/>
        </w:rPr>
      </w:pPr>
      <w:r w:rsidRPr="001204E1">
        <w:rPr>
          <w:lang w:eastAsia="zh-CN"/>
        </w:rPr>
        <w:t>5.</w:t>
      </w:r>
      <w:r w:rsidRPr="001204E1">
        <w:rPr>
          <w:lang w:eastAsia="zh-CN"/>
        </w:rPr>
        <w:tab/>
        <w:t xml:space="preserve">The UDM responds the SMF ID over Nudm_UECM_Get service response to the </w:t>
      </w:r>
      <w:r w:rsidR="0074771D">
        <w:rPr>
          <w:lang w:eastAsia="zh-CN"/>
        </w:rPr>
        <w:t>consumer NF</w:t>
      </w:r>
      <w:r w:rsidRPr="001204E1">
        <w:rPr>
          <w:lang w:eastAsia="zh-CN"/>
        </w:rPr>
        <w:t>.</w:t>
      </w:r>
    </w:p>
    <w:p w14:paraId="7264C98B" w14:textId="6006F69D" w:rsidR="0074771D" w:rsidRPr="001204E1" w:rsidRDefault="0074771D" w:rsidP="008A6826">
      <w:pPr>
        <w:pStyle w:val="B1"/>
        <w:rPr>
          <w:lang w:eastAsia="zh-CN"/>
        </w:rPr>
      </w:pPr>
      <w:r>
        <w:rPr>
          <w:lang w:eastAsia="zh-CN"/>
        </w:rPr>
        <w:t>6-7</w:t>
      </w:r>
      <w:r>
        <w:rPr>
          <w:lang w:eastAsia="zh-CN"/>
        </w:rPr>
        <w:tab/>
        <w:t>The consumer NF contacts NRF to get the SMF exposure service contact information for SMF ID unless it has it already.</w:t>
      </w:r>
    </w:p>
    <w:p w14:paraId="7626F02F" w14:textId="3CE3AD33" w:rsidR="008A6826" w:rsidRDefault="0074771D" w:rsidP="008A6826">
      <w:pPr>
        <w:pStyle w:val="B1"/>
        <w:rPr>
          <w:lang w:eastAsia="zh-CN"/>
        </w:rPr>
      </w:pPr>
      <w:r>
        <w:rPr>
          <w:lang w:eastAsia="zh-CN"/>
        </w:rPr>
        <w:t>8</w:t>
      </w:r>
      <w:r w:rsidR="008A6826" w:rsidRPr="001204E1">
        <w:rPr>
          <w:lang w:eastAsia="zh-CN"/>
        </w:rPr>
        <w:t>.</w:t>
      </w:r>
      <w:r w:rsidR="008A6826" w:rsidRPr="001204E1">
        <w:rPr>
          <w:lang w:eastAsia="zh-CN"/>
        </w:rPr>
        <w:tab/>
        <w:t xml:space="preserve">The </w:t>
      </w:r>
      <w:r>
        <w:rPr>
          <w:lang w:eastAsia="zh-CN"/>
        </w:rPr>
        <w:t>consumer NF</w:t>
      </w:r>
      <w:r w:rsidRPr="001204E1">
        <w:rPr>
          <w:lang w:eastAsia="zh-CN"/>
        </w:rPr>
        <w:t xml:space="preserve"> </w:t>
      </w:r>
      <w:r w:rsidR="008A6826" w:rsidRPr="001204E1">
        <w:rPr>
          <w:lang w:eastAsia="zh-CN"/>
        </w:rPr>
        <w:t>obtains UPF information from the SMF provided by the UDM over the Nsmf_EventExposure_Subscribe service operation providing SUPI, S-NSSAI, and DNN.</w:t>
      </w:r>
    </w:p>
    <w:p w14:paraId="4662EE0A" w14:textId="010F3499" w:rsidR="00EA442A" w:rsidRDefault="00EA442A" w:rsidP="00EA442A">
      <w:pPr>
        <w:pStyle w:val="B1"/>
        <w:ind w:firstLine="0"/>
        <w:rPr>
          <w:iCs/>
        </w:rPr>
      </w:pPr>
      <w:r>
        <w:t xml:space="preserve">If for a PDU session, the consumer NF needs to subscribe only to PSA UPFs on a given DNAI, it may provide DNAI in the request to SMF as input filter. If the consumer NF needs to subscribe only to the UPFs that will steer traffic of an App id or application flow, </w:t>
      </w:r>
      <w:r>
        <w:rPr>
          <w:iCs/>
        </w:rPr>
        <w:t>it may provide them in the request to SMF as input filter. SMF will return information of UPFs that may see that traffic according to its knowledge.</w:t>
      </w:r>
    </w:p>
    <w:p w14:paraId="3F617CBE" w14:textId="4C2B8AC7" w:rsidR="00EA442A" w:rsidRPr="001204E1" w:rsidRDefault="00EA442A" w:rsidP="00A27355">
      <w:pPr>
        <w:pStyle w:val="NO"/>
        <w:rPr>
          <w:lang w:eastAsia="zh-CN"/>
        </w:rPr>
      </w:pPr>
      <w:r w:rsidRPr="00EA442A">
        <w:rPr>
          <w:lang w:eastAsia="zh-CN"/>
        </w:rPr>
        <w:t>NOTE:</w:t>
      </w:r>
      <w:r w:rsidRPr="00EA442A">
        <w:rPr>
          <w:lang w:eastAsia="zh-CN"/>
        </w:rPr>
        <w:tab/>
        <w:t>some rules may have been predefined in UPF, and SMF may only be aware of the rules that it has provisioned in UPF itself.</w:t>
      </w:r>
    </w:p>
    <w:p w14:paraId="2D45465E" w14:textId="419A69FF" w:rsidR="00CA14CB" w:rsidRDefault="00EA442A" w:rsidP="005B0DF9">
      <w:pPr>
        <w:pStyle w:val="B1"/>
        <w:rPr>
          <w:lang w:eastAsia="zh-CN"/>
        </w:rPr>
      </w:pPr>
      <w:r>
        <w:t>9</w:t>
      </w:r>
      <w:r w:rsidR="008A6826" w:rsidRPr="001204E1">
        <w:rPr>
          <w:lang w:eastAsia="zh-CN"/>
        </w:rPr>
        <w:t>.</w:t>
      </w:r>
      <w:r w:rsidR="008A6826" w:rsidRPr="001204E1">
        <w:rPr>
          <w:lang w:eastAsia="zh-CN"/>
        </w:rPr>
        <w:tab/>
        <w:t>The SMF responds Nsmf_EventExposure_Notify with the requested UPF</w:t>
      </w:r>
      <w:r>
        <w:rPr>
          <w:lang w:eastAsia="zh-CN"/>
        </w:rPr>
        <w:t xml:space="preserve"> ID and the type of UPF</w:t>
      </w:r>
      <w:r w:rsidR="008A6826" w:rsidRPr="001204E1">
        <w:rPr>
          <w:lang w:eastAsia="zh-CN"/>
        </w:rPr>
        <w:t>.</w:t>
      </w:r>
    </w:p>
    <w:p w14:paraId="0228941D" w14:textId="71C0258D" w:rsidR="00EA442A" w:rsidRPr="001204E1" w:rsidRDefault="00EA442A" w:rsidP="00A27355">
      <w:pPr>
        <w:pStyle w:val="B1"/>
        <w:ind w:firstLine="0"/>
      </w:pPr>
      <w:r>
        <w:t xml:space="preserve">If the User PDU Session UP path changes, </w:t>
      </w:r>
      <w:r w:rsidRPr="00D431E2">
        <w:t xml:space="preserve">SMF may </w:t>
      </w:r>
      <w:r>
        <w:t>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51"/>
        <w:rPr>
          <w:lang w:eastAsia="ko-KR"/>
        </w:rPr>
      </w:pPr>
      <w:bookmarkStart w:id="282" w:name="_Toc100835662"/>
      <w:bookmarkStart w:id="283" w:name="_Toc101415493"/>
      <w:r w:rsidRPr="001204E1">
        <w:rPr>
          <w:lang w:eastAsia="ko-KR"/>
        </w:rPr>
        <w:lastRenderedPageBreak/>
        <w:t>6.1.2.5.3</w:t>
      </w:r>
      <w:r w:rsidRPr="001204E1">
        <w:rPr>
          <w:lang w:eastAsia="ko-KR"/>
        </w:rPr>
        <w:tab/>
        <w:t>Procedure of UPF selection by the NF with information of S-NSSAI, DNN and/or DNAI</w:t>
      </w:r>
      <w:bookmarkEnd w:id="282"/>
      <w:bookmarkEnd w:id="283"/>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5" type="#_x0000_t75" style="width:349.3pt;height:209.25pt" o:ole="">
            <v:imagedata r:id="rId34" o:title=""/>
          </v:shape>
          <o:OLEObject Type="Embed" ProgID="Visio.Drawing.15" ShapeID="_x0000_i1035" DrawAspect="Content" ObjectID="_1723633865" r:id="rId35"/>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Default="00752D23" w:rsidP="00752D23">
      <w:pPr>
        <w:pStyle w:val="51"/>
        <w:rPr>
          <w:lang w:eastAsia="ko-KR"/>
        </w:rPr>
      </w:pPr>
      <w:r w:rsidRPr="001204E1">
        <w:rPr>
          <w:lang w:eastAsia="ko-KR"/>
        </w:rPr>
        <w:t>6.1.2.5.</w:t>
      </w:r>
      <w:r w:rsidR="00B47988">
        <w:rPr>
          <w:lang w:eastAsia="ko-KR"/>
        </w:rPr>
        <w:t>4</w:t>
      </w:r>
      <w:r w:rsidRPr="001204E1">
        <w:rPr>
          <w:lang w:eastAsia="ko-KR"/>
        </w:rPr>
        <w:tab/>
        <w:t xml:space="preserve">Procedure of UPF selection by the NF targeting </w:t>
      </w:r>
      <w:r>
        <w:rPr>
          <w:lang w:eastAsia="ko-KR"/>
        </w:rPr>
        <w:t xml:space="preserve">specific </w:t>
      </w:r>
      <w:r w:rsidRPr="001204E1">
        <w:rPr>
          <w:lang w:eastAsia="ko-KR"/>
        </w:rPr>
        <w:t>PDU session</w:t>
      </w:r>
      <w:r>
        <w:rPr>
          <w:lang w:eastAsia="ko-KR"/>
        </w:rPr>
        <w:t>s and</w:t>
      </w:r>
      <w:r w:rsidRPr="001204E1">
        <w:rPr>
          <w:lang w:eastAsia="ko-KR"/>
        </w:rPr>
        <w:t xml:space="preserve"> UE</w:t>
      </w:r>
      <w:r>
        <w:rPr>
          <w:lang w:eastAsia="ko-KR"/>
        </w:rPr>
        <w:t>s</w:t>
      </w:r>
      <w:r w:rsidRPr="001204E1">
        <w:rPr>
          <w:lang w:eastAsia="ko-KR"/>
        </w:rPr>
        <w:t xml:space="preserve"> with</w:t>
      </w:r>
      <w:r>
        <w:rPr>
          <w:lang w:eastAsia="ko-KR"/>
        </w:rPr>
        <w:t xml:space="preserve"> information of Group Identifier</w:t>
      </w:r>
    </w:p>
    <w:p w14:paraId="5A611261" w14:textId="77777777" w:rsidR="00752D23" w:rsidRPr="001D319F" w:rsidRDefault="00752D23" w:rsidP="00752D23">
      <w:r>
        <w:t>Two procedures are possible:</w:t>
      </w:r>
    </w:p>
    <w:bookmarkStart w:id="284" w:name="_MON_1716123347"/>
    <w:bookmarkEnd w:id="284"/>
    <w:p w14:paraId="590B0068" w14:textId="77777777" w:rsidR="00752D23" w:rsidRPr="001204E1" w:rsidRDefault="00752D23" w:rsidP="00752D23">
      <w:pPr>
        <w:pStyle w:val="TH"/>
        <w:rPr>
          <w:lang w:eastAsia="zh-CN"/>
        </w:rPr>
      </w:pPr>
      <w:r w:rsidRPr="001204E1">
        <w:rPr>
          <w:noProof/>
        </w:rPr>
        <w:object w:dxaOrig="6984" w:dyaOrig="4872" w14:anchorId="60333DB8">
          <v:shape id="_x0000_i1036" type="#_x0000_t75" alt="" style="width:394.8pt;height:274.95pt;mso-width-percent:0;mso-height-percent:0;mso-width-percent:0;mso-height-percent:0" o:ole="">
            <v:imagedata r:id="rId36" o:title=""/>
          </v:shape>
          <o:OLEObject Type="Embed" ProgID="Visio.Drawing.15" ShapeID="_x0000_i1036" DrawAspect="Content" ObjectID="_1723633866" r:id="rId37"/>
        </w:object>
      </w:r>
    </w:p>
    <w:p w14:paraId="161B8893" w14:textId="6A4335B0" w:rsidR="00752D23" w:rsidRPr="001204E1" w:rsidRDefault="00752D23" w:rsidP="00752D23">
      <w:pPr>
        <w:pStyle w:val="TF"/>
      </w:pPr>
      <w:r w:rsidRPr="001204E1">
        <w:t>Figure 6.1.2.5.</w:t>
      </w:r>
      <w:r w:rsidR="00B47988">
        <w:t>4</w:t>
      </w:r>
      <w:r w:rsidRPr="001204E1">
        <w:t xml:space="preserve">-1: Procedure of UPF selection by the NF with information of </w:t>
      </w:r>
      <w:r>
        <w:t>Group Identifier</w:t>
      </w:r>
    </w:p>
    <w:p w14:paraId="39532D5E" w14:textId="77777777" w:rsidR="00752D23" w:rsidRPr="001204E1" w:rsidRDefault="00752D23" w:rsidP="00752D23">
      <w:pPr>
        <w:pStyle w:val="B1"/>
        <w:rPr>
          <w:lang w:eastAsia="zh-CN"/>
        </w:rPr>
      </w:pPr>
      <w:r w:rsidRPr="001204E1">
        <w:rPr>
          <w:lang w:eastAsia="zh-CN"/>
        </w:rPr>
        <w:t>1.</w:t>
      </w:r>
      <w:r w:rsidRPr="001204E1">
        <w:rPr>
          <w:lang w:eastAsia="zh-CN"/>
        </w:rPr>
        <w:tab/>
        <w:t xml:space="preserve">If the consumer NF is an NWDAF, the NWDAF issues an Nnrf_NFDiscovery_Request service operation to find the UDM providing the NF type </w:t>
      </w:r>
      <w:r>
        <w:rPr>
          <w:lang w:eastAsia="zh-CN"/>
        </w:rPr>
        <w:t>and Group ID</w:t>
      </w:r>
      <w:r w:rsidRPr="001204E1">
        <w:rPr>
          <w:lang w:eastAsia="zh-CN"/>
        </w:rPr>
        <w:t>.</w:t>
      </w:r>
    </w:p>
    <w:p w14:paraId="4700514E" w14:textId="77777777" w:rsidR="00752D23" w:rsidRDefault="00752D23" w:rsidP="00752D23">
      <w:pPr>
        <w:pStyle w:val="B1"/>
        <w:rPr>
          <w:lang w:eastAsia="zh-CN"/>
        </w:rPr>
      </w:pPr>
      <w:r w:rsidRPr="001204E1">
        <w:rPr>
          <w:lang w:eastAsia="zh-CN"/>
        </w:rPr>
        <w:t>2.</w:t>
      </w:r>
      <w:r w:rsidRPr="001204E1">
        <w:rPr>
          <w:lang w:eastAsia="zh-CN"/>
        </w:rPr>
        <w:tab/>
        <w:t>The NRF responds Nnrf_NFDiscovery_Request with the NF profile of the UDM that currently meet</w:t>
      </w:r>
      <w:r>
        <w:rPr>
          <w:lang w:eastAsia="zh-CN"/>
        </w:rPr>
        <w:t>s</w:t>
      </w:r>
      <w:r w:rsidRPr="001204E1">
        <w:rPr>
          <w:lang w:eastAsia="zh-CN"/>
        </w:rPr>
        <w:t xml:space="preserve"> the NWDAF discovery request.</w:t>
      </w:r>
    </w:p>
    <w:p w14:paraId="723BF539" w14:textId="2F6F912E" w:rsidR="00752D23" w:rsidRPr="001204E1" w:rsidRDefault="00752D23" w:rsidP="00752D23">
      <w:pPr>
        <w:pStyle w:val="NO"/>
        <w:rPr>
          <w:lang w:eastAsia="zh-CN"/>
        </w:rPr>
      </w:pPr>
      <w:r w:rsidRPr="008467CE">
        <w:rPr>
          <w:lang w:eastAsia="zh-CN"/>
        </w:rPr>
        <w:t>NOTE</w:t>
      </w:r>
      <w:r>
        <w:rPr>
          <w:lang w:eastAsia="zh-CN"/>
        </w:rPr>
        <w:t xml:space="preserve"> 1:</w:t>
      </w:r>
      <w:r w:rsidR="00B81F84">
        <w:rPr>
          <w:lang w:eastAsia="zh-CN"/>
        </w:rPr>
        <w:tab/>
      </w:r>
      <w:r w:rsidRPr="008467CE">
        <w:rPr>
          <w:lang w:eastAsia="zh-CN"/>
        </w:rPr>
        <w:t>It is assumed that all members of a</w:t>
      </w:r>
      <w:r>
        <w:rPr>
          <w:lang w:eastAsia="zh-CN"/>
        </w:rPr>
        <w:t xml:space="preserve"> </w:t>
      </w:r>
      <w:r w:rsidRPr="008467CE">
        <w:rPr>
          <w:lang w:eastAsia="zh-CN"/>
        </w:rPr>
        <w:t>Group ID belong to the same UDM</w:t>
      </w:r>
      <w:r>
        <w:rPr>
          <w:lang w:eastAsia="zh-CN"/>
        </w:rPr>
        <w:t>.</w:t>
      </w:r>
    </w:p>
    <w:p w14:paraId="013B8E63" w14:textId="77777777" w:rsidR="00752D23" w:rsidRDefault="00752D23" w:rsidP="00752D23">
      <w:pPr>
        <w:pStyle w:val="B1"/>
        <w:rPr>
          <w:lang w:eastAsia="zh-CN"/>
        </w:rPr>
      </w:pPr>
      <w:r w:rsidRPr="001204E1">
        <w:rPr>
          <w:lang w:eastAsia="zh-CN"/>
        </w:rPr>
        <w:t>3.</w:t>
      </w:r>
      <w:r w:rsidRPr="001204E1">
        <w:rPr>
          <w:lang w:eastAsia="zh-CN"/>
        </w:rPr>
        <w:tab/>
        <w:t xml:space="preserve">NWDAF </w:t>
      </w:r>
      <w:r>
        <w:rPr>
          <w:lang w:eastAsia="zh-CN"/>
        </w:rPr>
        <w:t>requests the list of SUPIs that correspond to the Group ID using Nudm_SDM_Get.</w:t>
      </w:r>
    </w:p>
    <w:p w14:paraId="64D2170C" w14:textId="3023DC7A" w:rsidR="00752D23" w:rsidRDefault="00752D23" w:rsidP="00752D23">
      <w:pPr>
        <w:pStyle w:val="B1"/>
        <w:rPr>
          <w:lang w:eastAsia="zh-CN"/>
        </w:rPr>
      </w:pPr>
      <w:r>
        <w:rPr>
          <w:lang w:eastAsia="zh-CN"/>
        </w:rPr>
        <w:t>4.  UDM returns the list of SUPIs</w:t>
      </w:r>
      <w:r w:rsidR="002D2E3E">
        <w:rPr>
          <w:lang w:eastAsia="zh-CN"/>
        </w:rPr>
        <w:t>.</w:t>
      </w:r>
    </w:p>
    <w:p w14:paraId="6ACB1235" w14:textId="77777777" w:rsidR="00752D23" w:rsidRDefault="00752D23" w:rsidP="00752D23">
      <w:pPr>
        <w:pStyle w:val="B1"/>
        <w:rPr>
          <w:lang w:eastAsia="zh-CN"/>
        </w:rPr>
      </w:pPr>
      <w:r>
        <w:rPr>
          <w:lang w:eastAsia="zh-CN"/>
        </w:rPr>
        <w:t xml:space="preserve">5.  For each SUPI, NWDAF triggers from step3 of procedure </w:t>
      </w:r>
      <w:r w:rsidRPr="001204E1">
        <w:rPr>
          <w:lang w:eastAsia="zh-CN"/>
        </w:rPr>
        <w:t>6.1.2.5.2</w:t>
      </w:r>
      <w:r>
        <w:rPr>
          <w:lang w:eastAsia="zh-CN"/>
        </w:rPr>
        <w:t>.</w:t>
      </w:r>
    </w:p>
    <w:p w14:paraId="7F282BC8" w14:textId="4B50283B" w:rsidR="00752D23" w:rsidRPr="001204E1" w:rsidRDefault="00752D23" w:rsidP="00A27355">
      <w:r>
        <w:t>As an alternative, UPF(s) can be selected as described in 6.1.2.5.3. with p</w:t>
      </w:r>
      <w:r w:rsidRPr="001204E1">
        <w:t>rocedure of UPF selection by the NF with information of S-NSSAI, DNN and/or DNAI</w:t>
      </w:r>
      <w:r>
        <w:t>. The</w:t>
      </w:r>
      <w:r>
        <w:rPr>
          <w:lang w:eastAsia="zh-CN"/>
        </w:rPr>
        <w:t xml:space="preserve"> Group ID is included as target in the subscription request to the UPFs that determine the specific target PDU Sessions, if any, in that UPF</w:t>
      </w:r>
      <w:r>
        <w:rPr>
          <w:rFonts w:ascii="宋体" w:eastAsia="宋体" w:hAnsi="宋体" w:cs="宋体" w:hint="eastAsia"/>
          <w:lang w:eastAsia="zh-CN"/>
        </w:rPr>
        <w:t>.</w:t>
      </w:r>
    </w:p>
    <w:p w14:paraId="3633F00D" w14:textId="77777777" w:rsidR="00CA14CB" w:rsidRPr="001204E1" w:rsidRDefault="00CA14CB" w:rsidP="00CA14CB">
      <w:pPr>
        <w:pStyle w:val="31"/>
        <w:rPr>
          <w:lang w:eastAsia="ko-KR"/>
        </w:rPr>
      </w:pPr>
      <w:bookmarkStart w:id="285" w:name="_Toc100835663"/>
      <w:bookmarkStart w:id="286" w:name="_Toc101415494"/>
      <w:bookmarkStart w:id="287" w:name="_Toc112753898"/>
      <w:bookmarkStart w:id="288" w:name="_Toc112775400"/>
      <w:r w:rsidRPr="001204E1">
        <w:rPr>
          <w:lang w:eastAsia="ko-KR"/>
        </w:rPr>
        <w:t>6.1.3</w:t>
      </w:r>
      <w:r w:rsidRPr="001204E1">
        <w:rPr>
          <w:lang w:eastAsia="ko-KR"/>
        </w:rPr>
        <w:tab/>
        <w:t>Impacts on services, entities and interfaces</w:t>
      </w:r>
      <w:bookmarkEnd w:id="285"/>
      <w:bookmarkEnd w:id="286"/>
      <w:bookmarkEnd w:id="287"/>
      <w:bookmarkEnd w:id="288"/>
    </w:p>
    <w:p w14:paraId="38EDB0A8" w14:textId="77777777" w:rsidR="006D4D6E" w:rsidRPr="001204E1" w:rsidRDefault="006D4D6E" w:rsidP="006D4D6E">
      <w:pPr>
        <w:rPr>
          <w:lang w:eastAsia="zh-CN"/>
        </w:rPr>
      </w:pPr>
      <w:r w:rsidRPr="001204E1">
        <w:rPr>
          <w:lang w:eastAsia="zh-CN"/>
        </w:rPr>
        <w:t>SMF:</w:t>
      </w:r>
    </w:p>
    <w:p w14:paraId="119EE710" w14:textId="77777777" w:rsidR="006D4D6E" w:rsidRPr="001204E1" w:rsidRDefault="006D4D6E" w:rsidP="006D4D6E">
      <w:pPr>
        <w:pStyle w:val="B1"/>
        <w:rPr>
          <w:lang w:eastAsia="zh-CN"/>
        </w:rPr>
      </w:pPr>
      <w:r w:rsidRPr="001204E1">
        <w:rPr>
          <w:lang w:eastAsia="zh-CN"/>
        </w:rPr>
        <w:t>-</w:t>
      </w:r>
      <w:r w:rsidRPr="001204E1">
        <w:rPr>
          <w:lang w:eastAsia="zh-CN"/>
        </w:rPr>
        <w:tab/>
      </w:r>
      <w:r w:rsidRPr="001204E1">
        <w:t>Determine the UPF that serves the target UEs in the scope of any UE according to parameters of NWDAF IP address, DNN, S-NSSAI.</w:t>
      </w:r>
    </w:p>
    <w:p w14:paraId="181315F9" w14:textId="66216F4B" w:rsidR="006D4D6E" w:rsidRPr="001204E1" w:rsidRDefault="006D4D6E" w:rsidP="006D4D6E">
      <w:pPr>
        <w:pStyle w:val="B1"/>
        <w:rPr>
          <w:lang w:eastAsia="zh-CN"/>
        </w:rPr>
      </w:pPr>
      <w:r w:rsidRPr="001204E1">
        <w:rPr>
          <w:lang w:eastAsia="zh-CN"/>
        </w:rPr>
        <w:t>-</w:t>
      </w:r>
      <w:r w:rsidRPr="001204E1">
        <w:rPr>
          <w:lang w:eastAsia="zh-CN"/>
        </w:rPr>
        <w:tab/>
      </w:r>
      <w:r w:rsidRPr="001204E1">
        <w:rPr>
          <w:iCs/>
        </w:rPr>
        <w:t xml:space="preserve">Nsmf Event Exposure Subscription needs to be enhanced to support </w:t>
      </w:r>
      <w:r w:rsidR="001204E1" w:rsidRPr="001204E1">
        <w:rPr>
          <w:iCs/>
        </w:rPr>
        <w:t>exposing</w:t>
      </w:r>
      <w:r w:rsidRPr="001204E1">
        <w:rPr>
          <w:iCs/>
        </w:rPr>
        <w:t xml:space="preserve"> the </w:t>
      </w:r>
      <w:r w:rsidR="00EE4274">
        <w:rPr>
          <w:iCs/>
        </w:rPr>
        <w:t>information of UPF(s)</w:t>
      </w:r>
      <w:r w:rsidRPr="001204E1">
        <w:rPr>
          <w:iCs/>
        </w:rPr>
        <w:t xml:space="preserve"> that matches a PDU session</w:t>
      </w:r>
      <w:r w:rsidR="00EE4274">
        <w:rPr>
          <w:iCs/>
        </w:rPr>
        <w:t xml:space="preserve"> and notify any changes according to subscription</w:t>
      </w:r>
      <w:r w:rsidRPr="001204E1">
        <w:rPr>
          <w:lang w:eastAsia="zh-CN"/>
        </w:rPr>
        <w:t>.</w:t>
      </w:r>
    </w:p>
    <w:p w14:paraId="2F3EBE09" w14:textId="77777777" w:rsidR="006D4D6E" w:rsidRPr="001204E1" w:rsidRDefault="006D4D6E" w:rsidP="006D4D6E">
      <w:pPr>
        <w:rPr>
          <w:lang w:eastAsia="zh-CN"/>
        </w:rPr>
      </w:pPr>
      <w:r w:rsidRPr="001204E1">
        <w:rPr>
          <w:lang w:eastAsia="zh-CN"/>
        </w:rPr>
        <w:t>NRF:</w:t>
      </w:r>
    </w:p>
    <w:p w14:paraId="150D2B2D" w14:textId="77777777" w:rsidR="006D4D6E" w:rsidRPr="001204E1" w:rsidRDefault="006D4D6E" w:rsidP="006D4D6E">
      <w:pPr>
        <w:pStyle w:val="B1"/>
        <w:rPr>
          <w:lang w:eastAsia="zh-CN"/>
        </w:rPr>
      </w:pPr>
      <w:r w:rsidRPr="001204E1">
        <w:rPr>
          <w:lang w:eastAsia="zh-CN"/>
        </w:rPr>
        <w:t>-</w:t>
      </w:r>
      <w:r w:rsidRPr="001204E1">
        <w:rPr>
          <w:lang w:eastAsia="zh-CN"/>
        </w:rPr>
        <w:tab/>
        <w:t xml:space="preserve">Discovery of several UPFs that accords with the UE IP address </w:t>
      </w:r>
      <w:r w:rsidRPr="001204E1">
        <w:t>or IP range/domain</w:t>
      </w:r>
      <w:r w:rsidRPr="001204E1">
        <w:rPr>
          <w:lang w:eastAsia="zh-CN"/>
        </w:rPr>
        <w:t>.</w:t>
      </w:r>
    </w:p>
    <w:p w14:paraId="353E10E6" w14:textId="77777777" w:rsidR="006D4D6E" w:rsidRPr="001204E1" w:rsidRDefault="006D4D6E" w:rsidP="00547507">
      <w:pPr>
        <w:rPr>
          <w:lang w:eastAsia="zh-CN"/>
        </w:rPr>
      </w:pPr>
      <w:r w:rsidRPr="001204E1">
        <w:rPr>
          <w:lang w:eastAsia="zh-CN"/>
        </w:rPr>
        <w:t>AF/NEF:</w:t>
      </w:r>
    </w:p>
    <w:p w14:paraId="73D02476" w14:textId="73BD6DF3" w:rsidR="006D4D6E" w:rsidRPr="001204E1" w:rsidRDefault="006D4D6E" w:rsidP="00547507">
      <w:pPr>
        <w:pStyle w:val="B1"/>
        <w:rPr>
          <w:lang w:eastAsia="zh-CN"/>
        </w:rPr>
      </w:pPr>
      <w:r w:rsidRPr="001204E1">
        <w:rPr>
          <w:lang w:eastAsia="zh-CN"/>
        </w:rPr>
        <w:t>-</w:t>
      </w:r>
      <w:r w:rsidRPr="001204E1">
        <w:rPr>
          <w:lang w:eastAsia="zh-CN"/>
        </w:rPr>
        <w:tab/>
        <w:t>Invoke the BSF using the UE address (i.e. IP address or MAC address), DNN, S-NSSAI as discovery criteria.</w:t>
      </w:r>
    </w:p>
    <w:p w14:paraId="10AEF370" w14:textId="77777777" w:rsidR="006D4D6E" w:rsidRPr="001204E1" w:rsidRDefault="006D4D6E" w:rsidP="00547507">
      <w:pPr>
        <w:rPr>
          <w:lang w:eastAsia="zh-CN"/>
        </w:rPr>
      </w:pPr>
      <w:r w:rsidRPr="001204E1">
        <w:rPr>
          <w:lang w:eastAsia="zh-CN"/>
        </w:rPr>
        <w:t>UDM:</w:t>
      </w:r>
    </w:p>
    <w:p w14:paraId="22BDB7ED" w14:textId="349AED22" w:rsidR="006D4D6E" w:rsidRPr="001204E1" w:rsidRDefault="006D4D6E" w:rsidP="006D4D6E">
      <w:pPr>
        <w:pStyle w:val="B1"/>
      </w:pPr>
      <w:r w:rsidRPr="001204E1">
        <w:lastRenderedPageBreak/>
        <w:t>-</w:t>
      </w:r>
      <w:r w:rsidRPr="001204E1">
        <w:tab/>
        <w:t>Newly introduce UDM event consumers (e.g</w:t>
      </w:r>
      <w:r w:rsidR="001204E1" w:rsidRPr="001204E1">
        <w:t xml:space="preserve">. </w:t>
      </w:r>
      <w:r w:rsidRPr="001204E1">
        <w:t>NWDAF).</w:t>
      </w:r>
    </w:p>
    <w:p w14:paraId="6345C754" w14:textId="77777777" w:rsidR="006D4D6E" w:rsidRPr="001204E1" w:rsidRDefault="006D4D6E" w:rsidP="00547507">
      <w:pPr>
        <w:rPr>
          <w:lang w:eastAsia="zh-CN"/>
        </w:rPr>
      </w:pPr>
      <w:r w:rsidRPr="001204E1">
        <w:rPr>
          <w:lang w:eastAsia="zh-CN"/>
        </w:rPr>
        <w:t>PCF:</w:t>
      </w:r>
    </w:p>
    <w:p w14:paraId="567AB094" w14:textId="6562BEF2" w:rsidR="00EE4274" w:rsidRDefault="00EE4274" w:rsidP="006D4D6E">
      <w:pPr>
        <w:pStyle w:val="B1"/>
      </w:pPr>
      <w:r>
        <w:t xml:space="preserve">- </w:t>
      </w:r>
      <w:r>
        <w:tab/>
        <w:t>Update Npcf_SMPolicyControl service so that PCF receives and can store the SMF ID for the policy association.</w:t>
      </w:r>
    </w:p>
    <w:p w14:paraId="06FCBF41" w14:textId="2BB78B6E" w:rsidR="006D4D6E" w:rsidRPr="001204E1" w:rsidRDefault="006D4D6E" w:rsidP="006D4D6E">
      <w:pPr>
        <w:pStyle w:val="B1"/>
      </w:pPr>
      <w:r w:rsidRPr="001204E1">
        <w:t>-</w:t>
      </w:r>
      <w:r w:rsidRPr="001204E1">
        <w:tab/>
      </w:r>
      <w:r w:rsidR="00EE4274">
        <w:t>Update the Npcf_EventExposure service for PCF to</w:t>
      </w:r>
      <w:r w:rsidR="00EE4274" w:rsidRPr="001204E1">
        <w:t xml:space="preserve"> </w:t>
      </w:r>
      <w:r w:rsidR="00EE4274">
        <w:t>s</w:t>
      </w:r>
      <w:r w:rsidR="00EE4274" w:rsidRPr="001204E1">
        <w:t xml:space="preserve">end </w:t>
      </w:r>
      <w:r w:rsidRPr="001204E1">
        <w:t>the SMF ID for the PDU session to the AF/NEF.</w:t>
      </w:r>
    </w:p>
    <w:p w14:paraId="30274BAD" w14:textId="77777777" w:rsidR="00CA14CB" w:rsidRPr="001204E1" w:rsidRDefault="00CA14CB" w:rsidP="00CA14CB">
      <w:pPr>
        <w:pStyle w:val="21"/>
      </w:pPr>
      <w:bookmarkStart w:id="289" w:name="startOfAnnexes"/>
      <w:bookmarkStart w:id="290" w:name="_Toc100835664"/>
      <w:bookmarkStart w:id="291" w:name="_Toc101415495"/>
      <w:bookmarkStart w:id="292" w:name="_Toc112753899"/>
      <w:bookmarkStart w:id="293" w:name="_Toc112775401"/>
      <w:bookmarkStart w:id="294" w:name="_Toc22214910"/>
      <w:bookmarkStart w:id="295" w:name="_Toc500949097"/>
      <w:bookmarkStart w:id="296" w:name="_Toc92875660"/>
      <w:bookmarkStart w:id="297" w:name="_Toc93070684"/>
      <w:bookmarkStart w:id="298" w:name="_Toc96958844"/>
      <w:bookmarkStart w:id="299" w:name="_Toc96964621"/>
      <w:bookmarkStart w:id="300" w:name="_Toc97307775"/>
      <w:bookmarkEnd w:id="289"/>
      <w:r w:rsidRPr="001204E1">
        <w:t>6.2</w:t>
      </w:r>
      <w:r w:rsidRPr="001204E1">
        <w:tab/>
        <w:t>Solution #2: &lt;UPF event exposure service for TSC management&gt;</w:t>
      </w:r>
      <w:bookmarkEnd w:id="290"/>
      <w:bookmarkEnd w:id="291"/>
      <w:bookmarkEnd w:id="292"/>
      <w:bookmarkEnd w:id="293"/>
    </w:p>
    <w:p w14:paraId="6E8EEDD2" w14:textId="77777777" w:rsidR="00CA14CB" w:rsidRPr="001204E1" w:rsidRDefault="00CA14CB" w:rsidP="00CA14CB">
      <w:pPr>
        <w:pStyle w:val="31"/>
        <w:rPr>
          <w:lang w:eastAsia="ko-KR"/>
        </w:rPr>
      </w:pPr>
      <w:bookmarkStart w:id="301" w:name="_Toc100835665"/>
      <w:bookmarkStart w:id="302" w:name="_Toc101415496"/>
      <w:bookmarkStart w:id="303" w:name="_Toc112753900"/>
      <w:bookmarkStart w:id="304" w:name="_Toc112775402"/>
      <w:r w:rsidRPr="001204E1">
        <w:rPr>
          <w:lang w:eastAsia="ko-KR"/>
        </w:rPr>
        <w:t>6.2.1</w:t>
      </w:r>
      <w:r w:rsidRPr="001204E1">
        <w:rPr>
          <w:lang w:eastAsia="ko-KR"/>
        </w:rPr>
        <w:tab/>
        <w:t>Key Issue mapping</w:t>
      </w:r>
      <w:bookmarkEnd w:id="301"/>
      <w:bookmarkEnd w:id="302"/>
      <w:bookmarkEnd w:id="303"/>
      <w:bookmarkEnd w:id="304"/>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31"/>
        <w:rPr>
          <w:lang w:eastAsia="ko-KR"/>
        </w:rPr>
      </w:pPr>
      <w:bookmarkStart w:id="305" w:name="_Toc100835666"/>
      <w:bookmarkStart w:id="306" w:name="_Toc101415497"/>
      <w:bookmarkStart w:id="307" w:name="_Toc112753901"/>
      <w:bookmarkStart w:id="308" w:name="_Toc112775403"/>
      <w:r w:rsidRPr="001204E1">
        <w:rPr>
          <w:lang w:eastAsia="ko-KR"/>
        </w:rPr>
        <w:t>6.2.2</w:t>
      </w:r>
      <w:r w:rsidRPr="001204E1">
        <w:rPr>
          <w:lang w:eastAsia="ko-KR"/>
        </w:rPr>
        <w:tab/>
        <w:t>Description</w:t>
      </w:r>
      <w:bookmarkEnd w:id="305"/>
      <w:bookmarkEnd w:id="306"/>
      <w:bookmarkEnd w:id="307"/>
      <w:bookmarkEnd w:id="308"/>
    </w:p>
    <w:p w14:paraId="51097F77" w14:textId="3F01F29E" w:rsidR="00CA14CB" w:rsidRPr="001204E1" w:rsidRDefault="008A6826" w:rsidP="008A6826">
      <w:r w:rsidRPr="001204E1">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73F06474"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to exchange between TSN AF or TSCTSF and the UPF as described in clauses 5.8.2.11.14 and 5.28.3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31"/>
        <w:rPr>
          <w:lang w:eastAsia="ko-KR"/>
        </w:rPr>
      </w:pPr>
      <w:bookmarkStart w:id="309" w:name="_Toc100835667"/>
      <w:bookmarkStart w:id="310" w:name="_Toc101415498"/>
      <w:bookmarkStart w:id="311" w:name="_Toc112753902"/>
      <w:bookmarkStart w:id="312" w:name="_Toc112775404"/>
      <w:r w:rsidRPr="001204E1">
        <w:rPr>
          <w:lang w:eastAsia="ko-KR"/>
        </w:rPr>
        <w:t>6.2.3</w:t>
      </w:r>
      <w:r w:rsidRPr="001204E1">
        <w:rPr>
          <w:lang w:eastAsia="ko-KR"/>
        </w:rPr>
        <w:tab/>
        <w:t>Procedures</w:t>
      </w:r>
      <w:bookmarkEnd w:id="309"/>
      <w:bookmarkEnd w:id="310"/>
      <w:bookmarkEnd w:id="311"/>
      <w:bookmarkEnd w:id="312"/>
    </w:p>
    <w:p w14:paraId="17ACA5DE" w14:textId="03B21A16"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E634CE" w:rsidRPr="001204E1">
        <w:rPr>
          <w:lang w:eastAsia="zh-CN"/>
        </w:rPr>
        <w:t>TS</w:t>
      </w:r>
      <w:r w:rsidR="00E634CE">
        <w:rPr>
          <w:lang w:eastAsia="zh-CN"/>
        </w:rPr>
        <w:t> </w:t>
      </w:r>
      <w:r w:rsidR="00E634CE" w:rsidRPr="001204E1">
        <w:rPr>
          <w:lang w:eastAsia="zh-CN"/>
        </w:rPr>
        <w:t>23.501</w:t>
      </w:r>
      <w:r w:rsidR="00E634CE">
        <w:rPr>
          <w:lang w:eastAsia="zh-CN"/>
        </w:rPr>
        <w:t> </w:t>
      </w:r>
      <w:r w:rsidR="00E634CE"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41"/>
      </w:pPr>
      <w:r w:rsidRPr="001204E1">
        <w:lastRenderedPageBreak/>
        <w:t>6.2.3.1</w:t>
      </w:r>
      <w:r w:rsidRPr="001204E1">
        <w:tab/>
        <w:t>TSN AF/TSCTSF based UPF event subscription</w:t>
      </w:r>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7" type="#_x0000_t75" style="width:481.85pt;height:244.9pt" o:ole="">
            <v:imagedata r:id="rId38" o:title=""/>
          </v:shape>
          <o:OLEObject Type="Embed" ProgID="Visio.Drawing.15" ShapeID="_x0000_i1037" DrawAspect="Content" ObjectID="_1723633867" r:id="rId39"/>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1204E1" w:rsidRDefault="000C69BC" w:rsidP="000C69BC">
      <w:pPr>
        <w:pStyle w:val="41"/>
      </w:pPr>
      <w:r w:rsidRPr="001204E1">
        <w:t>6.2.3.2</w:t>
      </w:r>
      <w:r w:rsidRPr="001204E1">
        <w:tab/>
        <w:t>SMF based UPF event subscription</w:t>
      </w:r>
    </w:p>
    <w:p w14:paraId="7A2A795F" w14:textId="5FB81EB1" w:rsidR="000C69BC" w:rsidRPr="001204E1" w:rsidRDefault="001204E1" w:rsidP="001204E1">
      <w:r w:rsidRPr="001204E1">
        <w:t xml:space="preserve">This clause describes how SMF can (un)subscribe the UPF event so that TSN AF or TSCTSF receives the event notification for TSC management information. The PDU Session Establishment as defined clause 4.3.2.2.1-1 of </w:t>
      </w:r>
      <w:r w:rsidR="00E634CE" w:rsidRPr="001204E1">
        <w:t>TS</w:t>
      </w:r>
      <w:r w:rsidR="00E634CE">
        <w:t> </w:t>
      </w:r>
      <w:r w:rsidR="00E634CE" w:rsidRPr="001204E1">
        <w:t>23.502</w:t>
      </w:r>
      <w:r w:rsidR="00E634CE">
        <w:t> </w:t>
      </w:r>
      <w:r w:rsidR="00E634CE" w:rsidRPr="001204E1">
        <w:t>[</w:t>
      </w:r>
      <w:r w:rsidRPr="001204E1">
        <w:t xml:space="preserve">3] is used to establish a PDU Session serving for TSC. During this procedure, the SMF selects a UPF for the PDU Session that supports functions as defined in clause 5.28.1 of </w:t>
      </w:r>
      <w:r w:rsidR="00E634CE" w:rsidRPr="001204E1">
        <w:t>TS</w:t>
      </w:r>
      <w:r w:rsidR="00E634CE">
        <w:t> </w:t>
      </w:r>
      <w:r w:rsidR="00E634CE" w:rsidRPr="001204E1">
        <w:t>23.501</w:t>
      </w:r>
      <w:r w:rsidR="00E634CE">
        <w:t> </w:t>
      </w:r>
      <w:r w:rsidR="00E634CE" w:rsidRPr="001204E1">
        <w:t>[</w:t>
      </w:r>
      <w:r w:rsidRPr="001204E1">
        <w:t xml:space="preserve">2]. As a result, the SMF may subscribe to the UPF event as a result of the PCF initiated SM Policy Association Modification as described in Figure 4.16.5.2-1 of </w:t>
      </w:r>
      <w:r w:rsidR="00E634CE" w:rsidRPr="001204E1">
        <w:t>TS</w:t>
      </w:r>
      <w:r w:rsidR="00E634CE">
        <w:t> </w:t>
      </w:r>
      <w:r w:rsidR="00E634CE" w:rsidRPr="001204E1">
        <w:t>23.502</w:t>
      </w:r>
      <w:r w:rsidR="00E634CE">
        <w:t> </w:t>
      </w:r>
      <w:r w:rsidR="00E634CE" w:rsidRPr="001204E1">
        <w:t>[</w:t>
      </w:r>
      <w:r w:rsidRPr="001204E1">
        <w:t>3], rather TSN AF or TSCTSF.</w:t>
      </w:r>
    </w:p>
    <w:p w14:paraId="0916B419" w14:textId="3B6CC61D" w:rsidR="000C69BC" w:rsidRPr="001204E1" w:rsidRDefault="00F233C9" w:rsidP="001204E1">
      <w:pPr>
        <w:pStyle w:val="TH"/>
      </w:pPr>
      <w:r>
        <w:object w:dxaOrig="11200" w:dyaOrig="6410" w14:anchorId="659A4939">
          <v:shape id="_x0000_i1038" type="#_x0000_t75" style="width:481.45pt;height:275.75pt" o:ole="">
            <v:imagedata r:id="rId40" o:title=""/>
          </v:shape>
          <o:OLEObject Type="Embed" ProgID="Visio.Drawing.15" ShapeID="_x0000_i1038" DrawAspect="Content" ObjectID="_1723633868" r:id="rId41"/>
        </w:object>
      </w:r>
    </w:p>
    <w:p w14:paraId="4707DAFA" w14:textId="77777777" w:rsidR="000C69BC" w:rsidRPr="001204E1" w:rsidRDefault="000C69BC" w:rsidP="0053777C">
      <w:pPr>
        <w:pStyle w:val="TF"/>
      </w:pPr>
      <w:r w:rsidRPr="001204E1">
        <w:t>Figure 6.2.3.2-1: UPF event exposure based on SMF subscription</w:t>
      </w:r>
    </w:p>
    <w:p w14:paraId="18E98840" w14:textId="77777777" w:rsidR="001204E1" w:rsidRPr="001204E1" w:rsidRDefault="001204E1" w:rsidP="001204E1">
      <w:pPr>
        <w:pStyle w:val="B1"/>
      </w:pPr>
      <w:r w:rsidRPr="001204E1">
        <w:t>1.</w:t>
      </w:r>
      <w:r w:rsidRPr="001204E1">
        <w:tab/>
        <w:t>TSN AF or TSCTSF subscribes for TSN/TSC events using the Npcf_PolicyAuthorization_Subscribe operation.</w:t>
      </w:r>
    </w:p>
    <w:p w14:paraId="1C0CEAB5" w14:textId="77777777" w:rsidR="001204E1" w:rsidRPr="001204E1" w:rsidRDefault="001204E1" w:rsidP="001204E1">
      <w:pPr>
        <w:pStyle w:val="B1"/>
      </w:pPr>
      <w:r w:rsidRPr="001204E1">
        <w:t>2.</w:t>
      </w:r>
      <w:r w:rsidRPr="001204E1">
        <w:tab/>
        <w:t>If the PCF has received a Port Management Information Container for the PDU Session and related port number from the TSN AF or TSCTSF, the PCF issues a Npcf_SMPolicyControl_UpdateNotify request with possibly updated policy information about the PDU Session. Then, the SMF acknowledges the PCF request with a Npcf_SMPolicyControl_UpdateNotify response.</w:t>
      </w:r>
    </w:p>
    <w:p w14:paraId="20A97110" w14:textId="3D892FB0" w:rsidR="001204E1" w:rsidRDefault="001204E1" w:rsidP="001204E1">
      <w:pPr>
        <w:pStyle w:val="B1"/>
        <w:rPr>
          <w:lang w:eastAsia="zh-CN"/>
        </w:rPr>
      </w:pPr>
      <w:r w:rsidRPr="001204E1">
        <w:t>3.</w:t>
      </w:r>
      <w:r w:rsidRPr="001204E1">
        <w:tab/>
        <w:t>SMF sends Nupf_EventExposure_(Un)scribe service operation for TSC management information event to the UPF.</w:t>
      </w:r>
      <w:r w:rsidR="00F233C9">
        <w:t xml:space="preserve"> As an alternative, the SMF may </w:t>
      </w:r>
      <w:r w:rsidR="00F233C9">
        <w:rPr>
          <w:lang w:eastAsia="zh-CN"/>
        </w:rPr>
        <w:t xml:space="preserve">configure direct reporting information (refer to the clause 7.5.2.9 of TS 29.244[8]) on the UPF </w:t>
      </w:r>
      <w:r w:rsidR="00F233C9">
        <w:t xml:space="preserve">using </w:t>
      </w:r>
      <w:r w:rsidR="00F233C9" w:rsidRPr="00140E21">
        <w:rPr>
          <w:lang w:eastAsia="zh-CN"/>
        </w:rPr>
        <w:t>N4 Session Modification procedure</w:t>
      </w:r>
      <w:r w:rsidR="00F233C9">
        <w:rPr>
          <w:lang w:eastAsia="zh-CN"/>
        </w:rPr>
        <w:t>.</w:t>
      </w:r>
    </w:p>
    <w:p w14:paraId="52F73A58" w14:textId="246DE490" w:rsidR="00F233C9" w:rsidRPr="001204E1" w:rsidRDefault="00F233C9" w:rsidP="00A27355">
      <w:pPr>
        <w:pStyle w:val="NO"/>
      </w:pPr>
      <w:r w:rsidRPr="001204E1">
        <w:t>NOTE:</w:t>
      </w:r>
      <w:r w:rsidRPr="001204E1">
        <w:tab/>
      </w:r>
      <w:r>
        <w:t xml:space="preserve">If the SMF does not configure direct reporting information during </w:t>
      </w:r>
      <w:r w:rsidRPr="00140E21">
        <w:rPr>
          <w:lang w:eastAsia="zh-CN"/>
        </w:rPr>
        <w:t>N4 Session Modification procedure</w:t>
      </w:r>
      <w:r>
        <w:rPr>
          <w:lang w:eastAsia="zh-CN"/>
        </w:rPr>
        <w:t xml:space="preserve"> </w:t>
      </w:r>
      <w:r>
        <w:t>(i.e., the UPF does not support direct reporting to TSN AF or TSCTSF), the UPF reports TSC management information to the SMF via the N4 interface.</w:t>
      </w:r>
    </w:p>
    <w:p w14:paraId="3E3E82D3" w14:textId="77777777" w:rsidR="001204E1" w:rsidRPr="001204E1" w:rsidRDefault="001204E1" w:rsidP="001204E1">
      <w:pPr>
        <w:pStyle w:val="B1"/>
      </w:pPr>
      <w:r w:rsidRPr="001204E1">
        <w:t>4.</w:t>
      </w:r>
      <w:r w:rsidRPr="001204E1">
        <w:tab/>
        <w:t>The event notification is triggered if there are changes in UMIC/PMIC from the UPF/NW-TT or the PDU session is released.</w:t>
      </w:r>
    </w:p>
    <w:p w14:paraId="5E3EDAB5" w14:textId="77777777" w:rsidR="001204E1" w:rsidRPr="001204E1" w:rsidRDefault="001204E1" w:rsidP="001204E1">
      <w:pPr>
        <w:pStyle w:val="B1"/>
      </w:pPr>
      <w:r w:rsidRPr="001204E1">
        <w:t>5.</w:t>
      </w:r>
      <w:r w:rsidRPr="001204E1">
        <w:tab/>
        <w:t>UPF sends the event notification for TSC management information over Nupf_EventExposure_Notify service operation to TSN AF or TSCTSF.</w:t>
      </w:r>
    </w:p>
    <w:p w14:paraId="13E7C29A" w14:textId="77777777" w:rsidR="000C69BC" w:rsidRPr="001204E1" w:rsidRDefault="000C69BC" w:rsidP="00F269A5">
      <w:pPr>
        <w:pStyle w:val="41"/>
      </w:pPr>
      <w:r w:rsidRPr="001204E1">
        <w:t>6.2.3.3</w:t>
      </w:r>
      <w:r w:rsidRPr="001204E1">
        <w:tab/>
        <w:t>Bridge information reporting</w:t>
      </w:r>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2pt;height:208.1pt" o:ole="">
            <v:imagedata r:id="rId42" o:title=""/>
          </v:shape>
          <o:OLEObject Type="Embed" ProgID="Visio.Drawing.15" ShapeID="_x0000_i1040" DrawAspect="Content" ObjectID="_1723633869" r:id="rId43"/>
        </w:object>
      </w:r>
    </w:p>
    <w:p w14:paraId="6B9F00BC" w14:textId="77777777" w:rsidR="000C69BC" w:rsidRPr="001204E1" w:rsidRDefault="000C69BC" w:rsidP="000C69BC">
      <w:pPr>
        <w:pStyle w:val="TF"/>
      </w:pPr>
      <w:r w:rsidRPr="001204E1">
        <w:t>Figure 6.2.3.3-1: UPF event exposure during 5GS Bridge information reporting</w:t>
      </w:r>
    </w:p>
    <w:p w14:paraId="37C3BA94" w14:textId="4E24F1CD" w:rsidR="001204E1" w:rsidRPr="001204E1" w:rsidRDefault="001204E1" w:rsidP="001204E1">
      <w:r w:rsidRPr="001204E1">
        <w:t xml:space="preserve">The procedure of 5GS Bridge information reporting in Figure F.1-1 of </w:t>
      </w:r>
      <w:r w:rsidR="00E634CE" w:rsidRPr="001204E1">
        <w:t>TS</w:t>
      </w:r>
      <w:r w:rsidR="00E634CE">
        <w:t> </w:t>
      </w:r>
      <w:r w:rsidR="00E634CE" w:rsidRPr="001204E1">
        <w:t>23.502</w:t>
      </w:r>
      <w:r w:rsidR="00E634CE">
        <w:t> </w:t>
      </w:r>
      <w:r w:rsidR="00E634CE" w:rsidRPr="001204E1">
        <w:t>[</w:t>
      </w:r>
      <w:r w:rsidRPr="001204E1">
        <w:t>3] is performed with the following differences and clarifications:</w:t>
      </w:r>
    </w:p>
    <w:p w14:paraId="3FA2066A" w14:textId="6361D61F" w:rsidR="001204E1" w:rsidRPr="001204E1" w:rsidRDefault="001204E1" w:rsidP="001204E1">
      <w:pPr>
        <w:pStyle w:val="B1"/>
      </w:pPr>
      <w:r w:rsidRPr="001204E1">
        <w:t>1.</w:t>
      </w:r>
      <w:r w:rsidRPr="001204E1">
        <w:tab/>
        <w:t xml:space="preserve">PDU Session Establishment as defined clause 4.3.2.2.1-1 of </w:t>
      </w:r>
      <w:r w:rsidR="00E634CE" w:rsidRPr="001204E1">
        <w:t>TS</w:t>
      </w:r>
      <w:r w:rsidR="00E634CE">
        <w:t> </w:t>
      </w:r>
      <w:r w:rsidR="00E634CE" w:rsidRPr="001204E1">
        <w:t>23.502</w:t>
      </w:r>
      <w:r w:rsidR="00E634CE">
        <w:t> </w:t>
      </w:r>
      <w:r w:rsidR="00E634CE" w:rsidRPr="001204E1">
        <w:t>[</w:t>
      </w:r>
      <w:r w:rsidRPr="001204E1">
        <w:t>3] is used to establish a PDU Session serving for TSC.</w:t>
      </w:r>
    </w:p>
    <w:p w14:paraId="5CEB7ACB" w14:textId="6D4E1F20" w:rsidR="001204E1" w:rsidRPr="001204E1" w:rsidRDefault="001204E1" w:rsidP="001204E1">
      <w:pPr>
        <w:pStyle w:val="B1"/>
      </w:pPr>
      <w:r w:rsidRPr="001204E1">
        <w:t>2.</w:t>
      </w:r>
      <w:r w:rsidRPr="001204E1">
        <w:tab/>
        <w:t>The SMF sends the information received in step 1 to the TSN AF or TSCTSF via PCF to establish/modify the 5GS Bridge. The TSN AF or TSCTSF subscribes for TSN events over the newly created AF session using the Npcf_PolicyAuthorization_Subscribe operation (step</w:t>
      </w:r>
      <w:r w:rsidR="009F728F">
        <w:t> </w:t>
      </w:r>
      <w:r w:rsidRPr="001204E1">
        <w:t>2d).</w:t>
      </w:r>
    </w:p>
    <w:p w14:paraId="181FDFDA" w14:textId="77777777" w:rsidR="001204E1" w:rsidRPr="001204E1" w:rsidRDefault="001204E1" w:rsidP="00D33E6B">
      <w:pPr>
        <w:pStyle w:val="B1"/>
        <w:ind w:firstLine="0"/>
      </w:pPr>
      <w:r w:rsidRPr="001204E1">
        <w:t>The TSN AF can use any PDU Session to subscribe with the NW-TT for bridge or port management information notifications. Similarly, the UPF can use any PDU Session to send bridge or port management information notifications.</w:t>
      </w:r>
    </w:p>
    <w:p w14:paraId="11B1A47A" w14:textId="77777777" w:rsidR="001204E1" w:rsidRPr="001204E1" w:rsidRDefault="001204E1" w:rsidP="001204E1">
      <w:pPr>
        <w:pStyle w:val="B1"/>
      </w:pPr>
      <w:r w:rsidRPr="001204E1">
        <w:t>3.</w:t>
      </w:r>
      <w:r w:rsidRPr="001204E1">
        <w:tab/>
        <w:t>The procedure of UPF event exposure in Figure 6.2.3.1-1 or steps from 2 to 5 of Figure 6.2.3.2-1 is performed to use UPF exposure service for TSC management information between the UPF and TSN AF.</w:t>
      </w:r>
    </w:p>
    <w:p w14:paraId="0B04BF0D" w14:textId="12C7A0BE" w:rsidR="00FA6625" w:rsidRPr="001204E1" w:rsidRDefault="00FA6625" w:rsidP="00FA6625">
      <w:r>
        <w:t>The TSN AF or TSCTSF may additionally provide an indication of event notification which contains a Notification Target Address</w:t>
      </w:r>
      <w:r w:rsidRPr="00D06E7C">
        <w:t xml:space="preserve"> </w:t>
      </w:r>
      <w:r>
        <w:t>w</w:t>
      </w:r>
      <w:r w:rsidRPr="00E6003B">
        <w:t xml:space="preserve">hen </w:t>
      </w:r>
      <w:r>
        <w:t xml:space="preserve">subscribing for </w:t>
      </w:r>
      <w:r w:rsidRPr="001204E1">
        <w:t xml:space="preserve">TSN/TSC events </w:t>
      </w:r>
      <w:r w:rsidRPr="00E6003B">
        <w:t>to the PCF</w:t>
      </w:r>
      <w:r>
        <w:t xml:space="preserve">. The QoS Monitoring information may include an </w:t>
      </w:r>
      <w:r w:rsidRPr="003D4ABF">
        <w:t xml:space="preserve">indication of </w:t>
      </w:r>
      <w:r>
        <w:t>local</w:t>
      </w:r>
      <w:r w:rsidRPr="003D4ABF">
        <w:t xml:space="preserve"> event notification</w:t>
      </w:r>
      <w:r>
        <w:t xml:space="preserve"> which contains a Notification Target Address in a similar manner. According to clause 5.8.2.11.11</w:t>
      </w:r>
      <w:r w:rsidRPr="003D4ABF">
        <w:t xml:space="preserve"> of TS</w:t>
      </w:r>
      <w:r>
        <w:t> </w:t>
      </w:r>
      <w:r w:rsidRPr="003D4ABF">
        <w:t>23.</w:t>
      </w:r>
      <w:r>
        <w:t xml:space="preserve">501[2], the </w:t>
      </w:r>
      <w:r w:rsidRPr="003D4ABF">
        <w:t>UPF report</w:t>
      </w:r>
      <w:r>
        <w:t>s the</w:t>
      </w:r>
      <w:r w:rsidRPr="003D4ABF">
        <w:t xml:space="preserve"> QoS Monitoring information </w:t>
      </w:r>
      <w:r>
        <w:t xml:space="preserve">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w:t>
      </w:r>
      <w:r w:rsidRPr="001204E1">
        <w:rPr>
          <w:lang w:eastAsia="zh-CN"/>
        </w:rPr>
        <w:t>Nupf_EventExposure_Subscribe</w:t>
      </w:r>
      <w:r>
        <w:rPr>
          <w:lang w:eastAsia="zh-CN"/>
        </w:rPr>
        <w:t>.</w:t>
      </w:r>
    </w:p>
    <w:p w14:paraId="4F6B9EDA" w14:textId="77777777" w:rsidR="00FA6625" w:rsidRPr="00AA28C7" w:rsidRDefault="00FA6625" w:rsidP="00FA6625">
      <w:pPr>
        <w:pStyle w:val="41"/>
      </w:pPr>
      <w:bookmarkStart w:id="313" w:name="_Toc104782290"/>
      <w:r w:rsidRPr="00AA28C7">
        <w:t>6.</w:t>
      </w:r>
      <w:r>
        <w:t>2</w:t>
      </w:r>
      <w:r w:rsidRPr="00AA28C7">
        <w:t>.</w:t>
      </w:r>
      <w:r>
        <w:t>3</w:t>
      </w:r>
      <w:r w:rsidRPr="00AA28C7">
        <w:t>.</w:t>
      </w:r>
      <w:r>
        <w:t>4</w:t>
      </w:r>
      <w:r w:rsidRPr="00AA28C7">
        <w:tab/>
        <w:t xml:space="preserve">Analysis of </w:t>
      </w:r>
      <w:r>
        <w:t>directly reporting</w:t>
      </w:r>
      <w:bookmarkEnd w:id="313"/>
      <w:r>
        <w:t xml:space="preserve"> TSC management information</w:t>
      </w:r>
    </w:p>
    <w:p w14:paraId="6EB9F61F" w14:textId="77777777" w:rsidR="00FA6625" w:rsidRDefault="00FA6625" w:rsidP="00FA6625">
      <w:pPr>
        <w:rPr>
          <w:lang w:eastAsia="zh-CN"/>
        </w:rPr>
      </w:pPr>
      <w:r>
        <w:t>UPF/NW-TT reports TSC management information event using the N4 Session Level Reporting procedure as specified in clause 4.4.2.2 of TS 23.502[3].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 4.16.5.1 of TS 23.502[3].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 6.1.3.23 and 6.1.3.23a of TS 23.503[4].</w:t>
      </w:r>
    </w:p>
    <w:p w14:paraId="6F23F6CC" w14:textId="77777777" w:rsidR="00FA6625" w:rsidRPr="00A27355" w:rsidRDefault="00FA6625" w:rsidP="00FA6625">
      <w:r w:rsidRPr="00A27355">
        <w:t xml:space="preserve">The definition of 5GS Bridge information is included in Table 6.1.3.5-1 of TS 23.503[4], which may contain user-plane Node ID, UE-DS-TT residence time and Ethernet port or IP address for the PDU Session and/or PMIC and/or UMIC. Two procedures are introduced to handle 5GS Bridge information: 5GS Bridge information reporting </w:t>
      </w:r>
      <w:r w:rsidRPr="001204E1">
        <w:t>in Figure F.1-1 of TS</w:t>
      </w:r>
      <w:r>
        <w:t> </w:t>
      </w:r>
      <w:r w:rsidRPr="001204E1">
        <w:t>23.502</w:t>
      </w:r>
      <w:r>
        <w:t> </w:t>
      </w:r>
      <w:r w:rsidRPr="001204E1">
        <w:t>[3]</w:t>
      </w:r>
      <w:r>
        <w:t xml:space="preserve"> </w:t>
      </w:r>
      <w:r w:rsidRPr="00A27355">
        <w:t>and 5GS Bridge configuration</w:t>
      </w:r>
      <w:r w:rsidRPr="00515BB7">
        <w:t xml:space="preserve"> </w:t>
      </w:r>
      <w:r w:rsidRPr="001204E1">
        <w:t>in Figure F.</w:t>
      </w:r>
      <w:r>
        <w:t>2</w:t>
      </w:r>
      <w:r w:rsidRPr="001204E1">
        <w:t>-1 of TS</w:t>
      </w:r>
      <w:r>
        <w:t> </w:t>
      </w:r>
      <w:r w:rsidRPr="001204E1">
        <w:t>23.502</w:t>
      </w:r>
      <w:r>
        <w:t> </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1204E1" w:rsidRDefault="00FA6625" w:rsidP="00FA6625">
      <w:pPr>
        <w:pStyle w:val="TH"/>
      </w:pPr>
      <w:r>
        <w:object w:dxaOrig="8295" w:dyaOrig="5266" w14:anchorId="5C8402C8">
          <v:shape id="_x0000_i1041" type="#_x0000_t75" style="width:414.2pt;height:263.45pt" o:ole="">
            <v:imagedata r:id="rId44" o:title=""/>
          </v:shape>
          <o:OLEObject Type="Embed" ProgID="Visio.Drawing.15" ShapeID="_x0000_i1041" DrawAspect="Content" ObjectID="_1723633870" r:id="rId45"/>
        </w:object>
      </w:r>
    </w:p>
    <w:p w14:paraId="4BFCF89A" w14:textId="77777777" w:rsidR="00FA6625" w:rsidRPr="001204E1" w:rsidRDefault="00FA6625" w:rsidP="00FA6625">
      <w:pPr>
        <w:pStyle w:val="TF"/>
      </w:pPr>
      <w:r w:rsidRPr="001204E1">
        <w:t>Figure 6.2.3.</w:t>
      </w:r>
      <w:r>
        <w:t>4</w:t>
      </w:r>
      <w:r w:rsidRPr="001204E1">
        <w:t>-1: 5GS Bridge information reporting</w:t>
      </w:r>
      <w:r>
        <w:t xml:space="preserve"> [3]</w:t>
      </w:r>
    </w:p>
    <w:p w14:paraId="6024F6A0" w14:textId="66BD2098" w:rsidR="001204E1" w:rsidRPr="001204E1" w:rsidRDefault="00FA6625" w:rsidP="00A27355">
      <w:r w:rsidRPr="002B2F08">
        <w:t xml:space="preserve">Step 2a of Figure 6.2.3.4-1 involves the SMF initiating SM Policy Association </w:t>
      </w:r>
      <w:r w:rsidRPr="00ED793D">
        <w:t>modification</w:t>
      </w:r>
      <w:r w:rsidRPr="002B2F08">
        <w:t xml:space="preserve">,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t>
      </w:r>
      <w:r w:rsidRPr="00A776EA">
        <w:t>With reference to steps 1 and 2 of Figure 6.2.3.4-1,</w:t>
      </w:r>
      <w:r w:rsidRPr="00956145">
        <w:t xml:space="preserve"> the UPF/NW-TT can</w:t>
      </w:r>
      <w:r>
        <w:t xml:space="preserve"> therefore provide</w:t>
      </w:r>
      <w:r w:rsidRPr="00956145">
        <w:t xml:space="preserve"> event exposure services to directly report TSC management information events.</w:t>
      </w:r>
    </w:p>
    <w:p w14:paraId="0F7D6B5E" w14:textId="77777777" w:rsidR="00CA14CB" w:rsidRPr="001204E1" w:rsidRDefault="00CA14CB" w:rsidP="00CA14CB">
      <w:pPr>
        <w:pStyle w:val="31"/>
        <w:rPr>
          <w:lang w:eastAsia="ko-KR"/>
        </w:rPr>
      </w:pPr>
      <w:bookmarkStart w:id="314" w:name="_Toc100835668"/>
      <w:bookmarkStart w:id="315" w:name="_Toc101415499"/>
      <w:bookmarkStart w:id="316" w:name="_Toc112753903"/>
      <w:bookmarkStart w:id="317" w:name="_Toc112775405"/>
      <w:r w:rsidRPr="001204E1">
        <w:rPr>
          <w:lang w:eastAsia="ko-KR"/>
        </w:rPr>
        <w:t>6.2.4</w:t>
      </w:r>
      <w:r w:rsidRPr="001204E1">
        <w:rPr>
          <w:lang w:eastAsia="ko-KR"/>
        </w:rPr>
        <w:tab/>
        <w:t>Impacts on services, entities and interfaces</w:t>
      </w:r>
      <w:bookmarkEnd w:id="314"/>
      <w:bookmarkEnd w:id="315"/>
      <w:bookmarkEnd w:id="316"/>
      <w:bookmarkEnd w:id="317"/>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77777777" w:rsidR="00156E31" w:rsidRPr="001204E1" w:rsidRDefault="00156E31" w:rsidP="00156E31">
      <w:pPr>
        <w:pStyle w:val="B1"/>
      </w:pPr>
      <w:r w:rsidRPr="001204E1">
        <w:t>-</w:t>
      </w:r>
      <w:r w:rsidRPr="001204E1">
        <w:tab/>
        <w:t>(Optional) May support UPF event exposure service operations for TSC management information.</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21"/>
      </w:pPr>
      <w:bookmarkStart w:id="318" w:name="_Toc100835669"/>
      <w:bookmarkStart w:id="319" w:name="_Toc101415500"/>
      <w:bookmarkStart w:id="320" w:name="_Toc112753904"/>
      <w:bookmarkStart w:id="321" w:name="_Toc112775406"/>
      <w:r w:rsidRPr="001204E1">
        <w:t>6.3</w:t>
      </w:r>
      <w:r w:rsidRPr="001204E1">
        <w:tab/>
        <w:t>Solution #3: using the proper subscription mechanism depending on the event targeted by the UPF event consumer</w:t>
      </w:r>
      <w:bookmarkEnd w:id="318"/>
      <w:bookmarkEnd w:id="319"/>
      <w:bookmarkEnd w:id="320"/>
      <w:bookmarkEnd w:id="321"/>
    </w:p>
    <w:p w14:paraId="70315622" w14:textId="77777777" w:rsidR="00CA14CB" w:rsidRPr="001204E1" w:rsidRDefault="00CA14CB" w:rsidP="00CA14CB">
      <w:pPr>
        <w:pStyle w:val="31"/>
        <w:rPr>
          <w:lang w:eastAsia="ko-KR"/>
        </w:rPr>
      </w:pPr>
      <w:bookmarkStart w:id="322" w:name="_Toc100835670"/>
      <w:bookmarkStart w:id="323" w:name="_Toc101415501"/>
      <w:bookmarkStart w:id="324" w:name="_Toc112753905"/>
      <w:bookmarkStart w:id="325" w:name="_Toc112775407"/>
      <w:r w:rsidRPr="001204E1">
        <w:rPr>
          <w:lang w:eastAsia="ko-KR"/>
        </w:rPr>
        <w:t>6.3.1</w:t>
      </w:r>
      <w:r w:rsidRPr="001204E1">
        <w:rPr>
          <w:lang w:eastAsia="ko-KR"/>
        </w:rPr>
        <w:tab/>
        <w:t>Key Issue mapping</w:t>
      </w:r>
      <w:bookmarkEnd w:id="322"/>
      <w:bookmarkEnd w:id="323"/>
      <w:bookmarkEnd w:id="324"/>
      <w:bookmarkEnd w:id="325"/>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31"/>
        <w:rPr>
          <w:lang w:eastAsia="ko-KR"/>
        </w:rPr>
      </w:pPr>
      <w:bookmarkStart w:id="326" w:name="_Toc100835671"/>
      <w:bookmarkStart w:id="327" w:name="_Toc101415502"/>
      <w:bookmarkStart w:id="328" w:name="_Toc112753906"/>
      <w:bookmarkStart w:id="329" w:name="_Toc112775408"/>
      <w:r w:rsidRPr="001204E1">
        <w:rPr>
          <w:lang w:eastAsia="ko-KR"/>
        </w:rPr>
        <w:lastRenderedPageBreak/>
        <w:t>6.3.2</w:t>
      </w:r>
      <w:r w:rsidRPr="001204E1">
        <w:rPr>
          <w:lang w:eastAsia="ko-KR"/>
        </w:rPr>
        <w:tab/>
        <w:t>Description</w:t>
      </w:r>
      <w:bookmarkEnd w:id="326"/>
      <w:bookmarkEnd w:id="327"/>
      <w:bookmarkEnd w:id="328"/>
      <w:bookmarkEnd w:id="329"/>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0D789DA4"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TS</w:t>
      </w:r>
      <w:r w:rsidR="00E634CE">
        <w:t> </w:t>
      </w:r>
      <w:r w:rsidRPr="001204E1">
        <w:t>23.288</w:t>
      </w:r>
      <w:r w:rsidR="00E634CE">
        <w:t> [5]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08887CAC" w:rsidR="008A6826" w:rsidRPr="001204E1" w:rsidRDefault="008A6826" w:rsidP="008A6826">
      <w:pPr>
        <w:pStyle w:val="B1"/>
      </w:pPr>
      <w:r w:rsidRPr="001204E1">
        <w:t>-</w:t>
      </w:r>
      <w:r w:rsidRPr="001204E1">
        <w:tab/>
        <w:t xml:space="preserve">An Area of Interest (i.e. set of TAIs), as defined in </w:t>
      </w:r>
      <w:r w:rsidR="00E634CE" w:rsidRPr="001204E1">
        <w:t>TS</w:t>
      </w:r>
      <w:r w:rsidR="00E634CE">
        <w:t> </w:t>
      </w:r>
      <w:r w:rsidR="00E634CE" w:rsidRPr="001204E1">
        <w:t>23.501</w:t>
      </w:r>
      <w:r w:rsidR="00E634CE">
        <w:t> </w:t>
      </w:r>
      <w:r w:rsidR="00E634CE"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lastRenderedPageBreak/>
        <w:tab/>
        <w:t>Examples where such mechanism is needed are:</w:t>
      </w:r>
    </w:p>
    <w:p w14:paraId="71146CD5" w14:textId="0A7EAE7B"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 requests</w:t>
      </w:r>
      <w:r w:rsidR="009F728F" w:rsidRPr="001204E1">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206E170E"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from the UPF or from the AF related to User Data Congestion Analytics requests</w:t>
      </w:r>
      <w:r w:rsidR="009F728F" w:rsidRPr="001204E1">
        <w:t>"</w:t>
      </w:r>
      <w:r w:rsidRPr="001204E1">
        <w:t xml:space="preserve"> and recalled in item 3 of Annex A of this TR.</w:t>
      </w:r>
    </w:p>
    <w:p w14:paraId="3C478351" w14:textId="00656953"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Annex A of this TR.</w:t>
      </w:r>
    </w:p>
    <w:p w14:paraId="06A11A5A" w14:textId="63D3727D" w:rsidR="009B1BC0" w:rsidRPr="001204E1" w:rsidRDefault="009B1BC0" w:rsidP="009B1BC0">
      <w:pPr>
        <w:pStyle w:val="B3"/>
      </w:pPr>
      <w:r w:rsidRPr="001204E1">
        <w:t>-</w:t>
      </w:r>
      <w:r w:rsidRPr="001204E1">
        <w:tab/>
        <w:t xml:space="preserve">Requirements within clause 6.14.1 of </w:t>
      </w:r>
      <w:r w:rsidR="00E634CE" w:rsidRPr="001204E1">
        <w:t>TS</w:t>
      </w:r>
      <w:r w:rsidR="00E634CE">
        <w:t> </w:t>
      </w:r>
      <w:r w:rsidR="00E634CE" w:rsidRPr="001204E1">
        <w:t>23.288</w:t>
      </w:r>
      <w:r w:rsidR="00E634CE">
        <w:t> </w:t>
      </w:r>
      <w:r w:rsidR="00E634CE" w:rsidRPr="001204E1">
        <w:t>[</w:t>
      </w:r>
      <w:r w:rsidRPr="001204E1">
        <w:t xml:space="preserve">5] </w:t>
      </w:r>
      <w:r w:rsidR="001204E1" w:rsidRPr="001204E1">
        <w:t>"</w:t>
      </w:r>
      <w:r w:rsidRPr="001204E1">
        <w:t>User plane performance analytics</w:t>
      </w:r>
      <w:r w:rsidR="001204E1" w:rsidRPr="001204E1">
        <w:t>"</w:t>
      </w:r>
      <w:r w:rsidRPr="001204E1">
        <w:t xml:space="preserve"> and recalled in item 7 of Annex A of this TR.</w:t>
      </w:r>
    </w:p>
    <w:p w14:paraId="4DA316E1" w14:textId="5872564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E634CE" w:rsidRPr="001204E1">
        <w:t>TS</w:t>
      </w:r>
      <w:r w:rsidR="00E634CE">
        <w:t> </w:t>
      </w:r>
      <w:r w:rsidR="00E634CE" w:rsidRPr="001204E1">
        <w:t>29.510</w:t>
      </w:r>
      <w:r w:rsidR="00E634CE">
        <w:t> </w:t>
      </w:r>
      <w:r w:rsidR="00E634CE"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4483764"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Data collected by NWDAF for UPF load analytics</w:t>
      </w:r>
      <w:r w:rsidR="009F728F">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5189698F" w:rsidR="009B1BC0" w:rsidRPr="001204E1" w:rsidRDefault="009B1BC0" w:rsidP="009B1BC0">
      <w:pPr>
        <w:pStyle w:val="B2"/>
      </w:pPr>
      <w:r w:rsidRPr="001204E1">
        <w:tab/>
        <w:t xml:space="preserve">This applies to following </w:t>
      </w:r>
      <w:r w:rsidR="00E634CE" w:rsidRPr="001204E1">
        <w:t>TS</w:t>
      </w:r>
      <w:r w:rsidR="00E634CE">
        <w:t> </w:t>
      </w:r>
      <w:r w:rsidR="00E634CE" w:rsidRPr="001204E1">
        <w:t>23.288</w:t>
      </w:r>
      <w:r w:rsidR="00E634CE">
        <w:t> </w:t>
      </w:r>
      <w:r w:rsidR="00E634CE" w:rsidRPr="001204E1">
        <w:t>[</w:t>
      </w:r>
      <w:r w:rsidRPr="001204E1">
        <w:t>5] Requirements when the UE target is an Individual UE AND Analytics Filter Information does NOT include a location (e.g. ECGI, TA) / an AoI. For example:</w:t>
      </w:r>
    </w:p>
    <w:p w14:paraId="094EDE1C" w14:textId="1CC36B80"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xml:space="preserve">: </w:t>
      </w:r>
      <w:r w:rsidR="009F728F">
        <w:rPr>
          <w:lang w:eastAsia="zh-CN"/>
        </w:rPr>
        <w:t>"</w:t>
      </w:r>
      <w:r w:rsidRPr="001204E1">
        <w:rPr>
          <w:lang w:eastAsia="zh-CN"/>
        </w:rPr>
        <w:t xml:space="preserve">Data Collected from the UPF or from the AF related to User Data Congestion Analytics </w:t>
      </w:r>
      <w:r w:rsidRPr="001204E1">
        <w:t>requests</w:t>
      </w:r>
      <w:r w:rsidR="009F728F" w:rsidRPr="001204E1">
        <w:rPr>
          <w:lang w:eastAsia="zh-CN"/>
        </w:rPr>
        <w:t>"</w:t>
      </w:r>
      <w:r w:rsidRPr="001204E1">
        <w:t xml:space="preserve"> and recalled in item 3 of </w:t>
      </w:r>
      <w:r w:rsidR="009B1BC0" w:rsidRPr="001204E1">
        <w:t>Annex A of this TR</w:t>
      </w:r>
      <w:r w:rsidR="009F728F">
        <w:t>.</w:t>
      </w:r>
    </w:p>
    <w:p w14:paraId="31ABA114" w14:textId="16CC1824"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E634CE" w:rsidRPr="001204E1">
        <w:t>TS</w:t>
      </w:r>
      <w:r w:rsidR="00E634CE">
        <w:t> </w:t>
      </w:r>
      <w:r w:rsidR="00E634CE" w:rsidRPr="001204E1">
        <w:t>23.288</w:t>
      </w:r>
      <w:r w:rsidR="00E634CE">
        <w:t> </w:t>
      </w:r>
      <w:r w:rsidR="00E634CE" w:rsidRPr="001204E1">
        <w:t>[</w:t>
      </w:r>
      <w:r w:rsidRPr="001204E1">
        <w:t xml:space="preserve">5]: </w:t>
      </w:r>
      <w:r w:rsidR="009F728F">
        <w:t>"</w:t>
      </w:r>
      <w:r w:rsidRPr="001204E1">
        <w:t>UE data volume dispersion collected from serving UPF</w:t>
      </w:r>
      <w:r w:rsidR="009F728F">
        <w:t>"</w:t>
      </w:r>
      <w:r w:rsidRPr="001204E1">
        <w:t xml:space="preserve"> and recalled in item 4 of </w:t>
      </w:r>
      <w:r w:rsidR="009B1BC0" w:rsidRPr="001204E1">
        <w:t>Annex A of this TR</w:t>
      </w:r>
      <w:r w:rsidR="009F728F">
        <w:t>.</w:t>
      </w:r>
    </w:p>
    <w:p w14:paraId="204F4BFE" w14:textId="576F8DAE" w:rsidR="00CA14CB" w:rsidRPr="001204E1" w:rsidRDefault="00CA14CB" w:rsidP="009B1BC0">
      <w:pPr>
        <w:pStyle w:val="B3"/>
      </w:pPr>
      <w:r w:rsidRPr="001204E1">
        <w:t>-</w:t>
      </w:r>
      <w:r w:rsidRPr="001204E1">
        <w:tab/>
        <w:t xml:space="preserve">Requirements within </w:t>
      </w:r>
      <w:r w:rsidR="00E634CE" w:rsidRPr="001204E1">
        <w:t>TS</w:t>
      </w:r>
      <w:r w:rsidR="00E634CE">
        <w:t> </w:t>
      </w:r>
      <w:r w:rsidR="00E634CE" w:rsidRPr="001204E1">
        <w:t>23.288</w:t>
      </w:r>
      <w:r w:rsidR="00E634CE">
        <w:t> </w:t>
      </w:r>
      <w:r w:rsidR="00E634CE" w:rsidRPr="001204E1">
        <w:t>[</w:t>
      </w:r>
      <w:r w:rsidRPr="001204E1">
        <w:t xml:space="preserve">5] clause 6.14.1 </w:t>
      </w:r>
      <w:r w:rsidR="001204E1" w:rsidRPr="001204E1">
        <w:t>"</w:t>
      </w:r>
      <w:r w:rsidRPr="001204E1">
        <w:t>User plane performance analytics</w:t>
      </w:r>
      <w:r w:rsidR="001204E1" w:rsidRPr="001204E1">
        <w:t>"</w:t>
      </w:r>
      <w:r w:rsidRPr="001204E1">
        <w:t xml:space="preserve"> and recalled in item 7 of </w:t>
      </w:r>
      <w:r w:rsidR="009B1BC0" w:rsidRPr="001204E1">
        <w:t>Annex A of this TR</w:t>
      </w:r>
      <w:r w:rsidR="009F728F">
        <w:t>.</w:t>
      </w:r>
    </w:p>
    <w:p w14:paraId="1D230CF1" w14:textId="5A9EA71B" w:rsidR="00CA14CB" w:rsidRPr="001204E1" w:rsidRDefault="00CA14CB" w:rsidP="009B1BC0">
      <w:pPr>
        <w:pStyle w:val="B3"/>
      </w:pPr>
      <w:r w:rsidRPr="001204E1">
        <w:t>-</w:t>
      </w:r>
      <w:r w:rsidRPr="001204E1">
        <w:tab/>
      </w:r>
      <w:r w:rsidR="00E634CE" w:rsidRPr="001204E1">
        <w:t>TS</w:t>
      </w:r>
      <w:r w:rsidR="00E634CE">
        <w:t> </w:t>
      </w:r>
      <w:r w:rsidR="00E634CE" w:rsidRPr="001204E1">
        <w:t>23.288</w:t>
      </w:r>
      <w:r w:rsidR="00E634CE">
        <w:t> </w:t>
      </w:r>
      <w:r w:rsidR="00E634CE"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292E435C" w:rsidR="009B1BC0" w:rsidRPr="001204E1" w:rsidRDefault="009B1BC0" w:rsidP="009F728F">
      <w:pPr>
        <w:pStyle w:val="B1"/>
      </w:pPr>
      <w:r w:rsidRPr="001204E1">
        <w:tab/>
        <w:t xml:space="preserve">This applies for example to the same </w:t>
      </w:r>
      <w:r w:rsidR="00E634CE" w:rsidRPr="001204E1">
        <w:t>TS</w:t>
      </w:r>
      <w:r w:rsidR="00E634CE">
        <w:t> </w:t>
      </w:r>
      <w:r w:rsidR="00E634CE" w:rsidRPr="001204E1">
        <w:t>23.288</w:t>
      </w:r>
      <w:r w:rsidR="00E634CE">
        <w:t> </w:t>
      </w:r>
      <w:r w:rsidR="00E634CE" w:rsidRPr="001204E1">
        <w:t>[</w:t>
      </w:r>
      <w:r w:rsidRPr="001204E1">
        <w:t>5] Requirements as defined in item 4 above when Analytics Filter Information does NOT include a location (e.g. ECGI, TA) / an AoI and the UE target is an Internal-Group Identifier.</w:t>
      </w:r>
    </w:p>
    <w:p w14:paraId="219E0C08" w14:textId="5A234FA7" w:rsidR="00CA14CB" w:rsidRPr="001204E1" w:rsidRDefault="008A6826" w:rsidP="00CA14CB">
      <w:pPr>
        <w:pStyle w:val="EditorsNote"/>
      </w:pPr>
      <w:r w:rsidRPr="001204E1">
        <w:lastRenderedPageBreak/>
        <w:t>Editor</w:t>
      </w:r>
      <w:r w:rsidR="001204E1" w:rsidRPr="001204E1">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31"/>
        <w:rPr>
          <w:lang w:eastAsia="ko-KR"/>
        </w:rPr>
      </w:pPr>
      <w:bookmarkStart w:id="330" w:name="_Toc100835672"/>
      <w:bookmarkStart w:id="331" w:name="_Toc101415503"/>
      <w:bookmarkStart w:id="332" w:name="_Toc112753907"/>
      <w:bookmarkStart w:id="333" w:name="_Toc112775409"/>
      <w:r w:rsidRPr="001204E1">
        <w:rPr>
          <w:lang w:eastAsia="ko-KR"/>
        </w:rPr>
        <w:t>6.3.3</w:t>
      </w:r>
      <w:r w:rsidRPr="001204E1">
        <w:rPr>
          <w:lang w:eastAsia="ko-KR"/>
        </w:rPr>
        <w:tab/>
        <w:t>Procedures</w:t>
      </w:r>
      <w:bookmarkEnd w:id="330"/>
      <w:bookmarkEnd w:id="331"/>
      <w:bookmarkEnd w:id="332"/>
      <w:bookmarkEnd w:id="333"/>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31"/>
        <w:rPr>
          <w:lang w:eastAsia="ko-KR"/>
        </w:rPr>
      </w:pPr>
      <w:bookmarkStart w:id="334" w:name="_Toc112753908"/>
      <w:bookmarkStart w:id="335" w:name="_Toc112775410"/>
      <w:r w:rsidRPr="001204E1">
        <w:rPr>
          <w:lang w:eastAsia="ko-KR"/>
        </w:rPr>
        <w:t>6.3.4</w:t>
      </w:r>
      <w:r w:rsidRPr="001204E1">
        <w:rPr>
          <w:lang w:eastAsia="ko-KR"/>
        </w:rPr>
        <w:tab/>
        <w:t>selection of the proper UPF within the UPF(s) that serve a PDU Session</w:t>
      </w:r>
      <w:bookmarkEnd w:id="334"/>
      <w:bookmarkEnd w:id="335"/>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31"/>
        <w:rPr>
          <w:lang w:eastAsia="ko-KR"/>
        </w:rPr>
      </w:pPr>
      <w:bookmarkStart w:id="336" w:name="_Toc100835673"/>
      <w:bookmarkStart w:id="337" w:name="_Toc101415504"/>
      <w:bookmarkStart w:id="338" w:name="_Toc112753909"/>
      <w:bookmarkStart w:id="339" w:name="_Toc112775411"/>
      <w:r w:rsidRPr="001204E1">
        <w:rPr>
          <w:lang w:eastAsia="ko-KR"/>
        </w:rPr>
        <w:t>6.3.</w:t>
      </w:r>
      <w:r w:rsidR="00596860" w:rsidRPr="001204E1">
        <w:rPr>
          <w:lang w:eastAsia="ko-KR"/>
        </w:rPr>
        <w:t>5</w:t>
      </w:r>
      <w:r w:rsidRPr="001204E1">
        <w:rPr>
          <w:lang w:eastAsia="ko-KR"/>
        </w:rPr>
        <w:tab/>
        <w:t>Impacts on services, entities and interfaces</w:t>
      </w:r>
      <w:bookmarkEnd w:id="336"/>
      <w:bookmarkEnd w:id="337"/>
      <w:bookmarkEnd w:id="338"/>
      <w:bookmarkEnd w:id="339"/>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21"/>
      </w:pPr>
      <w:bookmarkStart w:id="340" w:name="_Toc100835674"/>
      <w:bookmarkStart w:id="341" w:name="_Toc101415505"/>
      <w:bookmarkStart w:id="342" w:name="_Toc112753910"/>
      <w:bookmarkStart w:id="343" w:name="_Toc112775412"/>
      <w:r w:rsidRPr="001204E1">
        <w:t>6.4</w:t>
      </w:r>
      <w:r w:rsidRPr="001204E1">
        <w:tab/>
        <w:t>Solution #4: upgrading N4 to pass necessary event filtering information to the UPF</w:t>
      </w:r>
      <w:bookmarkEnd w:id="340"/>
      <w:bookmarkEnd w:id="341"/>
      <w:bookmarkEnd w:id="342"/>
      <w:bookmarkEnd w:id="343"/>
    </w:p>
    <w:p w14:paraId="2C218B67" w14:textId="77777777" w:rsidR="00CA14CB" w:rsidRPr="001204E1" w:rsidRDefault="00CA14CB" w:rsidP="00CA14CB">
      <w:pPr>
        <w:pStyle w:val="31"/>
        <w:rPr>
          <w:lang w:eastAsia="ko-KR"/>
        </w:rPr>
      </w:pPr>
      <w:bookmarkStart w:id="344" w:name="_Toc100835675"/>
      <w:bookmarkStart w:id="345" w:name="_Toc101415506"/>
      <w:bookmarkStart w:id="346" w:name="_Toc112753911"/>
      <w:bookmarkStart w:id="347" w:name="_Toc112775413"/>
      <w:r w:rsidRPr="001204E1">
        <w:rPr>
          <w:lang w:eastAsia="ko-KR"/>
        </w:rPr>
        <w:t>6.4.1</w:t>
      </w:r>
      <w:r w:rsidRPr="001204E1">
        <w:rPr>
          <w:lang w:eastAsia="ko-KR"/>
        </w:rPr>
        <w:tab/>
        <w:t>Key Issue mapping</w:t>
      </w:r>
      <w:bookmarkEnd w:id="344"/>
      <w:bookmarkEnd w:id="345"/>
      <w:bookmarkEnd w:id="346"/>
      <w:bookmarkEnd w:id="347"/>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31"/>
        <w:rPr>
          <w:lang w:eastAsia="ko-KR"/>
        </w:rPr>
      </w:pPr>
      <w:bookmarkStart w:id="348" w:name="_Toc100835676"/>
      <w:bookmarkStart w:id="349" w:name="_Toc101415507"/>
      <w:bookmarkStart w:id="350" w:name="_Toc112753912"/>
      <w:bookmarkStart w:id="351" w:name="_Toc112775414"/>
      <w:r w:rsidRPr="001204E1">
        <w:rPr>
          <w:lang w:eastAsia="ko-KR"/>
        </w:rPr>
        <w:lastRenderedPageBreak/>
        <w:t>6.4.2</w:t>
      </w:r>
      <w:r w:rsidRPr="001204E1">
        <w:rPr>
          <w:lang w:eastAsia="ko-KR"/>
        </w:rPr>
        <w:tab/>
        <w:t>Description</w:t>
      </w:r>
      <w:bookmarkEnd w:id="348"/>
      <w:bookmarkEnd w:id="349"/>
      <w:bookmarkEnd w:id="350"/>
      <w:bookmarkEnd w:id="351"/>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31"/>
        <w:rPr>
          <w:lang w:eastAsia="ko-KR"/>
        </w:rPr>
      </w:pPr>
      <w:bookmarkStart w:id="352" w:name="_Toc100835677"/>
      <w:bookmarkStart w:id="353" w:name="_Toc101415508"/>
      <w:bookmarkStart w:id="354" w:name="_Toc112753913"/>
      <w:bookmarkStart w:id="355" w:name="_Toc112775415"/>
      <w:r w:rsidRPr="001204E1">
        <w:rPr>
          <w:lang w:eastAsia="ko-KR"/>
        </w:rPr>
        <w:t>6.4.3</w:t>
      </w:r>
      <w:r w:rsidRPr="001204E1">
        <w:rPr>
          <w:lang w:eastAsia="ko-KR"/>
        </w:rPr>
        <w:tab/>
        <w:t>Procedures</w:t>
      </w:r>
      <w:bookmarkEnd w:id="352"/>
      <w:bookmarkEnd w:id="353"/>
      <w:bookmarkEnd w:id="354"/>
      <w:bookmarkEnd w:id="355"/>
    </w:p>
    <w:bookmarkStart w:id="356" w:name="_MON_1710050805"/>
    <w:bookmarkEnd w:id="356"/>
    <w:p w14:paraId="137AD399" w14:textId="0DF76FA6" w:rsidR="00CA14CB" w:rsidRPr="001204E1" w:rsidRDefault="009B1BC0" w:rsidP="009B1BC0">
      <w:pPr>
        <w:pStyle w:val="TH"/>
      </w:pPr>
      <w:r w:rsidRPr="001204E1">
        <w:object w:dxaOrig="10490" w:dyaOrig="5189" w14:anchorId="20F653FD">
          <v:shape id="_x0000_i1042" type="#_x0000_t75" style="width:480.25pt;height:251.6pt" o:ole="">
            <v:imagedata r:id="rId46" o:title=""/>
          </v:shape>
          <o:OLEObject Type="Embed" ProgID="Word.Picture.8" ShapeID="_x0000_i1042" DrawAspect="Content" ObjectID="_1723633871" r:id="rId47"/>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4CEF9825"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E634CE" w:rsidRPr="001204E1">
        <w:t>TS</w:t>
      </w:r>
      <w:r w:rsidR="00E634CE">
        <w:t> </w:t>
      </w:r>
      <w:r w:rsidR="00E634CE" w:rsidRPr="001204E1">
        <w:t>23.502</w:t>
      </w:r>
      <w:r w:rsidR="00E634CE">
        <w:t> </w:t>
      </w:r>
      <w:r w:rsidR="00E634CE" w:rsidRPr="001204E1">
        <w:t>[</w:t>
      </w:r>
      <w:r w:rsidRPr="001204E1">
        <w:t>3] Figure 4.4.1.2-1.</w:t>
      </w:r>
    </w:p>
    <w:p w14:paraId="76F3B13A" w14:textId="77777777" w:rsidR="009B1BC0" w:rsidRPr="001204E1" w:rsidRDefault="009B1BC0" w:rsidP="009B1BC0">
      <w:pPr>
        <w:pStyle w:val="B1"/>
      </w:pPr>
      <w:r w:rsidRPr="001204E1">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BDFE027"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E634CE" w:rsidRPr="001204E1">
        <w:t>TS</w:t>
      </w:r>
      <w:r w:rsidR="00E634CE">
        <w:t> </w:t>
      </w:r>
      <w:r w:rsidR="00E634CE" w:rsidRPr="001204E1">
        <w:t>23.502</w:t>
      </w:r>
      <w:r w:rsidR="00E634CE">
        <w:t> </w:t>
      </w:r>
      <w:r w:rsidR="00E634CE"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lastRenderedPageBreak/>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31"/>
        <w:rPr>
          <w:lang w:eastAsia="ko-KR"/>
        </w:rPr>
      </w:pPr>
      <w:bookmarkStart w:id="357" w:name="_Toc100835678"/>
      <w:bookmarkStart w:id="358" w:name="_Toc101415509"/>
      <w:bookmarkStart w:id="359" w:name="_Toc112753914"/>
      <w:bookmarkStart w:id="360" w:name="_Toc112775416"/>
      <w:r w:rsidRPr="001204E1">
        <w:rPr>
          <w:lang w:eastAsia="ko-KR"/>
        </w:rPr>
        <w:t>6.4.4</w:t>
      </w:r>
      <w:r w:rsidRPr="001204E1">
        <w:rPr>
          <w:lang w:eastAsia="ko-KR"/>
        </w:rPr>
        <w:tab/>
        <w:t>Impacts on services, entities and interfaces</w:t>
      </w:r>
      <w:bookmarkEnd w:id="357"/>
      <w:bookmarkEnd w:id="358"/>
      <w:bookmarkEnd w:id="359"/>
      <w:bookmarkEnd w:id="360"/>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21"/>
      </w:pPr>
      <w:bookmarkStart w:id="361" w:name="_Toc100835679"/>
      <w:bookmarkStart w:id="362" w:name="_Toc101415510"/>
      <w:bookmarkStart w:id="363" w:name="_Toc112753915"/>
      <w:bookmarkStart w:id="364" w:name="_Toc112775417"/>
      <w:r w:rsidRPr="001204E1">
        <w:t>6.5</w:t>
      </w:r>
      <w:r w:rsidRPr="001204E1">
        <w:tab/>
        <w:t>Solution #5: registering UPF(s) serving a PDU session at UDM</w:t>
      </w:r>
      <w:bookmarkEnd w:id="361"/>
      <w:bookmarkEnd w:id="362"/>
      <w:bookmarkEnd w:id="363"/>
      <w:bookmarkEnd w:id="364"/>
    </w:p>
    <w:p w14:paraId="02CAEA42" w14:textId="77777777" w:rsidR="00CA14CB" w:rsidRPr="001204E1" w:rsidRDefault="00CA14CB" w:rsidP="00CA14CB">
      <w:pPr>
        <w:pStyle w:val="31"/>
        <w:rPr>
          <w:lang w:eastAsia="ko-KR"/>
        </w:rPr>
      </w:pPr>
      <w:bookmarkStart w:id="365" w:name="_Toc100835680"/>
      <w:bookmarkStart w:id="366" w:name="_Toc101415511"/>
      <w:bookmarkStart w:id="367" w:name="_Toc112753916"/>
      <w:bookmarkStart w:id="368" w:name="_Toc112775418"/>
      <w:r w:rsidRPr="001204E1">
        <w:rPr>
          <w:lang w:eastAsia="ko-KR"/>
        </w:rPr>
        <w:t>6.5.1</w:t>
      </w:r>
      <w:r w:rsidRPr="001204E1">
        <w:rPr>
          <w:lang w:eastAsia="ko-KR"/>
        </w:rPr>
        <w:tab/>
        <w:t>Key Issue mapping</w:t>
      </w:r>
      <w:bookmarkEnd w:id="365"/>
      <w:bookmarkEnd w:id="366"/>
      <w:bookmarkEnd w:id="367"/>
      <w:bookmarkEnd w:id="368"/>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31"/>
        <w:rPr>
          <w:lang w:eastAsia="ko-KR"/>
        </w:rPr>
      </w:pPr>
      <w:bookmarkStart w:id="369" w:name="_Toc100835681"/>
      <w:bookmarkStart w:id="370" w:name="_Toc101415512"/>
      <w:bookmarkStart w:id="371" w:name="_Toc112753917"/>
      <w:bookmarkStart w:id="372" w:name="_Toc112775419"/>
      <w:r w:rsidRPr="001204E1">
        <w:rPr>
          <w:lang w:eastAsia="ko-KR"/>
        </w:rPr>
        <w:t>6.5.2</w:t>
      </w:r>
      <w:r w:rsidRPr="001204E1">
        <w:rPr>
          <w:lang w:eastAsia="ko-KR"/>
        </w:rPr>
        <w:tab/>
        <w:t>Description</w:t>
      </w:r>
      <w:bookmarkEnd w:id="369"/>
      <w:bookmarkEnd w:id="370"/>
      <w:bookmarkEnd w:id="371"/>
      <w:bookmarkEnd w:id="372"/>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5F42D2FE" w:rsidR="007328D2" w:rsidRPr="001204E1" w:rsidRDefault="007328D2" w:rsidP="00E06A15">
      <w:pPr>
        <w:pStyle w:val="EditorsNote"/>
      </w:pPr>
      <w:r w:rsidRPr="001204E1">
        <w:t>Editor</w:t>
      </w:r>
      <w:r w:rsidR="001204E1" w:rsidRPr="001204E1">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31"/>
        <w:rPr>
          <w:lang w:eastAsia="ko-KR"/>
        </w:rPr>
      </w:pPr>
      <w:bookmarkStart w:id="373" w:name="_Toc100835682"/>
      <w:bookmarkStart w:id="374" w:name="_Toc101415513"/>
      <w:bookmarkStart w:id="375" w:name="_Toc112753918"/>
      <w:bookmarkStart w:id="376" w:name="_Toc112775420"/>
      <w:r w:rsidRPr="001204E1">
        <w:rPr>
          <w:lang w:eastAsia="ko-KR"/>
        </w:rPr>
        <w:lastRenderedPageBreak/>
        <w:t>6.5.3</w:t>
      </w:r>
      <w:r w:rsidRPr="001204E1">
        <w:rPr>
          <w:lang w:eastAsia="ko-KR"/>
        </w:rPr>
        <w:tab/>
        <w:t>Procedures</w:t>
      </w:r>
      <w:bookmarkEnd w:id="373"/>
      <w:bookmarkEnd w:id="374"/>
      <w:bookmarkEnd w:id="375"/>
      <w:bookmarkEnd w:id="376"/>
    </w:p>
    <w:p w14:paraId="477408CB" w14:textId="77777777" w:rsidR="00CA14CB" w:rsidRPr="001204E1" w:rsidRDefault="00CA14CB" w:rsidP="009B1BC0">
      <w:pPr>
        <w:pStyle w:val="TH"/>
      </w:pPr>
      <w:r w:rsidRPr="001204E1">
        <w:object w:dxaOrig="8520" w:dyaOrig="6975" w14:anchorId="2500C955">
          <v:shape id="_x0000_i1043" type="#_x0000_t75" style="width:426.45pt;height:348.9pt" o:ole="">
            <v:imagedata r:id="rId48" o:title=""/>
          </v:shape>
          <o:OLEObject Type="Embed" ProgID="Visio.Drawing.15" ShapeID="_x0000_i1043" DrawAspect="Content" ObjectID="_1723633872" r:id="rId49"/>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31"/>
        <w:rPr>
          <w:lang w:eastAsia="ko-KR"/>
        </w:rPr>
      </w:pPr>
      <w:bookmarkStart w:id="377" w:name="_Toc100835683"/>
      <w:bookmarkStart w:id="378" w:name="_Toc101415514"/>
      <w:bookmarkStart w:id="379" w:name="_Toc112753919"/>
      <w:bookmarkStart w:id="380" w:name="_Toc112775421"/>
      <w:r w:rsidRPr="001204E1">
        <w:rPr>
          <w:lang w:eastAsia="ko-KR"/>
        </w:rPr>
        <w:lastRenderedPageBreak/>
        <w:t>6.5.4</w:t>
      </w:r>
      <w:r w:rsidRPr="001204E1">
        <w:rPr>
          <w:lang w:eastAsia="ko-KR"/>
        </w:rPr>
        <w:tab/>
        <w:t>Impacts on services, entities and interfaces</w:t>
      </w:r>
      <w:bookmarkEnd w:id="377"/>
      <w:bookmarkEnd w:id="378"/>
      <w:bookmarkEnd w:id="379"/>
      <w:bookmarkEnd w:id="380"/>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21"/>
      </w:pPr>
      <w:bookmarkStart w:id="381" w:name="_Toc100835684"/>
      <w:bookmarkStart w:id="382" w:name="_Toc101415515"/>
      <w:bookmarkStart w:id="383" w:name="_Toc112753920"/>
      <w:bookmarkStart w:id="384" w:name="_Toc112775422"/>
      <w:r w:rsidRPr="001204E1">
        <w:t>6.6</w:t>
      </w:r>
      <w:r w:rsidRPr="001204E1">
        <w:tab/>
        <w:t>Solution #6: Determining the UPF(s) that serve a UE address</w:t>
      </w:r>
      <w:bookmarkEnd w:id="381"/>
      <w:bookmarkEnd w:id="382"/>
      <w:bookmarkEnd w:id="383"/>
      <w:bookmarkEnd w:id="384"/>
    </w:p>
    <w:p w14:paraId="48C76F98" w14:textId="77777777" w:rsidR="00CA14CB" w:rsidRPr="001204E1" w:rsidRDefault="00CA14CB" w:rsidP="00CA14CB">
      <w:pPr>
        <w:pStyle w:val="31"/>
        <w:rPr>
          <w:lang w:eastAsia="ko-KR"/>
        </w:rPr>
      </w:pPr>
      <w:bookmarkStart w:id="385" w:name="_Toc100835685"/>
      <w:bookmarkStart w:id="386" w:name="_Toc101415516"/>
      <w:bookmarkStart w:id="387" w:name="_Toc112753921"/>
      <w:bookmarkStart w:id="388" w:name="_Toc112775423"/>
      <w:r w:rsidRPr="001204E1">
        <w:rPr>
          <w:lang w:eastAsia="ko-KR"/>
        </w:rPr>
        <w:t>6.6.1</w:t>
      </w:r>
      <w:r w:rsidRPr="001204E1">
        <w:rPr>
          <w:lang w:eastAsia="ko-KR"/>
        </w:rPr>
        <w:tab/>
        <w:t>Key Issue mapping</w:t>
      </w:r>
      <w:bookmarkEnd w:id="385"/>
      <w:bookmarkEnd w:id="386"/>
      <w:bookmarkEnd w:id="387"/>
      <w:bookmarkEnd w:id="388"/>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31"/>
        <w:rPr>
          <w:lang w:eastAsia="ko-KR"/>
        </w:rPr>
      </w:pPr>
      <w:bookmarkStart w:id="389" w:name="_Toc100835686"/>
      <w:bookmarkStart w:id="390" w:name="_Toc101415517"/>
      <w:bookmarkStart w:id="391" w:name="_Toc112753922"/>
      <w:bookmarkStart w:id="392" w:name="_Toc112775424"/>
      <w:r w:rsidRPr="001204E1">
        <w:rPr>
          <w:lang w:eastAsia="ko-KR"/>
        </w:rPr>
        <w:t>6.6.2</w:t>
      </w:r>
      <w:r w:rsidRPr="001204E1">
        <w:rPr>
          <w:lang w:eastAsia="ko-KR"/>
        </w:rPr>
        <w:tab/>
        <w:t>Description</w:t>
      </w:r>
      <w:bookmarkEnd w:id="389"/>
      <w:bookmarkEnd w:id="390"/>
      <w:bookmarkEnd w:id="391"/>
      <w:bookmarkEnd w:id="392"/>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31"/>
        <w:rPr>
          <w:lang w:eastAsia="ko-KR"/>
        </w:rPr>
      </w:pPr>
      <w:bookmarkStart w:id="393" w:name="_Toc100835687"/>
      <w:bookmarkStart w:id="394" w:name="_Toc101415518"/>
      <w:bookmarkStart w:id="395" w:name="_Toc112753923"/>
      <w:bookmarkStart w:id="396" w:name="_Toc112775425"/>
      <w:r w:rsidRPr="001204E1">
        <w:rPr>
          <w:lang w:eastAsia="ko-KR"/>
        </w:rPr>
        <w:t>6.6.3</w:t>
      </w:r>
      <w:r w:rsidRPr="001204E1">
        <w:rPr>
          <w:lang w:eastAsia="ko-KR"/>
        </w:rPr>
        <w:tab/>
        <w:t>Procedures</w:t>
      </w:r>
      <w:bookmarkEnd w:id="393"/>
      <w:bookmarkEnd w:id="394"/>
      <w:bookmarkEnd w:id="395"/>
      <w:bookmarkEnd w:id="396"/>
    </w:p>
    <w:p w14:paraId="537F6FA7" w14:textId="77777777" w:rsidR="00CA14CB" w:rsidRPr="001204E1" w:rsidRDefault="00CA14CB" w:rsidP="009B1BC0">
      <w:pPr>
        <w:pStyle w:val="TH"/>
      </w:pPr>
      <w:r w:rsidRPr="001204E1">
        <w:object w:dxaOrig="9630" w:dyaOrig="5191" w14:anchorId="2A38931A">
          <v:shape id="_x0000_i1044" type="#_x0000_t75" style="width:481.85pt;height:260.7pt" o:ole="">
            <v:imagedata r:id="rId50" o:title=""/>
          </v:shape>
          <o:OLEObject Type="Embed" ProgID="Visio.Drawing.15" ShapeID="_x0000_i1044" DrawAspect="Content" ObjectID="_1723633873" r:id="rId51"/>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302EFE7" w:rsidR="009B1BC0" w:rsidRPr="001204E1" w:rsidRDefault="009B1BC0" w:rsidP="009B1BC0">
      <w:pPr>
        <w:pStyle w:val="B1"/>
      </w:pPr>
      <w:r w:rsidRPr="001204E1">
        <w:t>1.</w:t>
      </w:r>
      <w:r w:rsidRPr="001204E1">
        <w:tab/>
        <w:t xml:space="preserve">A PDU Session is established or modified as described in Rel-17, clauses 4.3.2 and 4.3.3 of </w:t>
      </w:r>
      <w:r w:rsidR="00E634CE" w:rsidRPr="001204E1">
        <w:t>TS</w:t>
      </w:r>
      <w:r w:rsidR="00E634CE">
        <w:t> </w:t>
      </w:r>
      <w:r w:rsidR="00E634CE" w:rsidRPr="001204E1">
        <w:t>23.502</w:t>
      </w:r>
      <w:r w:rsidR="00E634CE">
        <w:t> </w:t>
      </w:r>
      <w:r w:rsidR="00E634CE" w:rsidRPr="001204E1">
        <w:t>[</w:t>
      </w:r>
      <w:r w:rsidRPr="001204E1">
        <w:t>3].</w:t>
      </w:r>
    </w:p>
    <w:p w14:paraId="3AE3B4FE" w14:textId="6DA381EA"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E634CE" w:rsidRPr="001204E1">
        <w:t>TS</w:t>
      </w:r>
      <w:r w:rsidR="00E634CE">
        <w:t> </w:t>
      </w:r>
      <w:r w:rsidR="00E634CE" w:rsidRPr="001204E1">
        <w:t>23.502</w:t>
      </w:r>
      <w:r w:rsidR="00E634CE">
        <w:t> </w:t>
      </w:r>
      <w:r w:rsidR="00E634CE" w:rsidRPr="001204E1">
        <w:t>[</w:t>
      </w:r>
      <w:r w:rsidRPr="001204E1">
        <w:t>3].</w:t>
      </w:r>
    </w:p>
    <w:p w14:paraId="63FDF49A" w14:textId="77777777" w:rsidR="009B1BC0" w:rsidRPr="001204E1" w:rsidRDefault="009B1BC0" w:rsidP="009B1BC0">
      <w:pPr>
        <w:pStyle w:val="B1"/>
      </w:pPr>
      <w:r w:rsidRPr="001204E1">
        <w:lastRenderedPageBreak/>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31"/>
        <w:rPr>
          <w:lang w:eastAsia="ko-KR"/>
        </w:rPr>
      </w:pPr>
      <w:bookmarkStart w:id="397" w:name="_Toc100835688"/>
      <w:bookmarkStart w:id="398" w:name="_Toc101415519"/>
      <w:bookmarkStart w:id="399" w:name="_Toc112753924"/>
      <w:bookmarkStart w:id="400" w:name="_Toc112775426"/>
      <w:r w:rsidRPr="001204E1">
        <w:rPr>
          <w:lang w:eastAsia="ko-KR"/>
        </w:rPr>
        <w:t>6.6.4</w:t>
      </w:r>
      <w:r w:rsidRPr="001204E1">
        <w:rPr>
          <w:lang w:eastAsia="ko-KR"/>
        </w:rPr>
        <w:tab/>
        <w:t>Impacts on services, entities and interfaces</w:t>
      </w:r>
      <w:bookmarkEnd w:id="397"/>
      <w:bookmarkEnd w:id="398"/>
      <w:bookmarkEnd w:id="399"/>
      <w:bookmarkEnd w:id="400"/>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21"/>
      </w:pPr>
      <w:bookmarkStart w:id="401" w:name="_Toc100835689"/>
      <w:bookmarkStart w:id="402" w:name="_Toc101415520"/>
      <w:bookmarkStart w:id="403" w:name="_Toc112753925"/>
      <w:bookmarkStart w:id="404" w:name="_Toc112775427"/>
      <w:bookmarkEnd w:id="294"/>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01"/>
      <w:bookmarkEnd w:id="402"/>
      <w:bookmarkEnd w:id="403"/>
      <w:bookmarkEnd w:id="404"/>
    </w:p>
    <w:p w14:paraId="52CEEFBF" w14:textId="77777777" w:rsidR="00CA14CB" w:rsidRPr="001204E1" w:rsidRDefault="00CA14CB" w:rsidP="00CA14CB">
      <w:pPr>
        <w:pStyle w:val="31"/>
        <w:rPr>
          <w:lang w:eastAsia="ko-KR"/>
        </w:rPr>
      </w:pPr>
      <w:bookmarkStart w:id="405" w:name="_Toc100835690"/>
      <w:bookmarkStart w:id="406" w:name="_Toc101415521"/>
      <w:bookmarkStart w:id="407" w:name="_Toc112753926"/>
      <w:bookmarkStart w:id="408" w:name="_Toc112775428"/>
      <w:r w:rsidRPr="001204E1">
        <w:rPr>
          <w:lang w:eastAsia="ko-KR"/>
        </w:rPr>
        <w:t>6.7.1</w:t>
      </w:r>
      <w:r w:rsidRPr="001204E1">
        <w:rPr>
          <w:lang w:eastAsia="ko-KR"/>
        </w:rPr>
        <w:tab/>
        <w:t>Key Issue mapping</w:t>
      </w:r>
      <w:bookmarkEnd w:id="405"/>
      <w:bookmarkEnd w:id="406"/>
      <w:bookmarkEnd w:id="407"/>
      <w:bookmarkEnd w:id="408"/>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31"/>
        <w:rPr>
          <w:lang w:eastAsia="ko-KR"/>
        </w:rPr>
      </w:pPr>
      <w:bookmarkStart w:id="409" w:name="_Toc100835691"/>
      <w:bookmarkStart w:id="410" w:name="_Toc101415522"/>
      <w:bookmarkStart w:id="411" w:name="_Toc112753927"/>
      <w:bookmarkStart w:id="412" w:name="_Toc112775429"/>
      <w:r w:rsidRPr="001204E1">
        <w:rPr>
          <w:lang w:eastAsia="ko-KR"/>
        </w:rPr>
        <w:t>6.7.2</w:t>
      </w:r>
      <w:r w:rsidRPr="001204E1">
        <w:rPr>
          <w:lang w:eastAsia="ko-KR"/>
        </w:rPr>
        <w:tab/>
        <w:t>Description</w:t>
      </w:r>
      <w:bookmarkEnd w:id="409"/>
      <w:bookmarkEnd w:id="410"/>
      <w:bookmarkEnd w:id="411"/>
      <w:bookmarkEnd w:id="412"/>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77777777" w:rsidR="009B1BC0" w:rsidRPr="001204E1" w:rsidRDefault="009B1BC0" w:rsidP="009B1BC0">
      <w:r w:rsidRPr="001204E1">
        <w:t>Both events provide measurement context (for example, time stamps for the packets and the measures) and information of the PDU Session. When the information refers to an application, the Application Id or Packet Filter Set is included.</w:t>
      </w:r>
    </w:p>
    <w:p w14:paraId="192115D6" w14:textId="5CE7D4C7"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1204E1" w:rsidRPr="001204E1">
        <w:t>"</w:t>
      </w:r>
      <w:r w:rsidRPr="001204E1">
        <w:t>Any_UE</w:t>
      </w:r>
      <w:r w:rsidR="001204E1" w:rsidRPr="001204E1">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w:t>
      </w:r>
      <w:r w:rsidRPr="001204E1">
        <w:lastRenderedPageBreak/>
        <w:t>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31"/>
        <w:rPr>
          <w:lang w:eastAsia="ko-KR"/>
        </w:rPr>
      </w:pPr>
      <w:bookmarkStart w:id="413" w:name="_Toc100835692"/>
      <w:bookmarkStart w:id="414" w:name="_Toc101415523"/>
      <w:bookmarkStart w:id="415" w:name="_Toc112753928"/>
      <w:bookmarkStart w:id="416" w:name="_Toc112775430"/>
      <w:r w:rsidRPr="001204E1">
        <w:rPr>
          <w:lang w:eastAsia="ko-KR"/>
        </w:rPr>
        <w:t>6.7.3</w:t>
      </w:r>
      <w:r w:rsidRPr="001204E1">
        <w:rPr>
          <w:lang w:eastAsia="ko-KR"/>
        </w:rPr>
        <w:tab/>
        <w:t>Procedures</w:t>
      </w:r>
      <w:bookmarkEnd w:id="413"/>
      <w:bookmarkEnd w:id="414"/>
      <w:bookmarkEnd w:id="415"/>
      <w:bookmarkEnd w:id="416"/>
    </w:p>
    <w:p w14:paraId="47F1D70A" w14:textId="7FE19645" w:rsidR="00CA14CB" w:rsidRPr="001204E1" w:rsidRDefault="00CA14CB" w:rsidP="00CA14CB">
      <w:pPr>
        <w:pStyle w:val="41"/>
      </w:pPr>
      <w:bookmarkStart w:id="417" w:name="_Toc100835693"/>
      <w:bookmarkStart w:id="418" w:name="_Toc101415524"/>
      <w:r w:rsidRPr="001204E1">
        <w:t>6.7.3.1</w:t>
      </w:r>
      <w:r w:rsidRPr="001204E1">
        <w:tab/>
        <w:t xml:space="preserve">Subscription to UPF for Data Collection for </w:t>
      </w:r>
      <w:r w:rsidR="001204E1" w:rsidRPr="001204E1">
        <w:t>"</w:t>
      </w:r>
      <w:r w:rsidRPr="001204E1">
        <w:t>Any UE</w:t>
      </w:r>
      <w:r w:rsidR="001204E1" w:rsidRPr="001204E1">
        <w:t>"</w:t>
      </w:r>
      <w:bookmarkEnd w:id="417"/>
      <w:bookmarkEnd w:id="418"/>
    </w:p>
    <w:p w14:paraId="107A770B" w14:textId="0494AB22"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1204E1" w:rsidRPr="001204E1">
        <w:t>"</w:t>
      </w:r>
      <w:r w:rsidRPr="001204E1">
        <w:t>Any UE</w:t>
      </w:r>
      <w:r w:rsidR="001204E1" w:rsidRPr="001204E1">
        <w:t>"</w:t>
      </w:r>
      <w:r w:rsidRPr="001204E1">
        <w:t>.</w:t>
      </w:r>
    </w:p>
    <w:p w14:paraId="2F3341A3" w14:textId="36927319" w:rsidR="000E0249" w:rsidRPr="001204E1" w:rsidRDefault="000E0249" w:rsidP="000E0249">
      <w:r w:rsidRPr="001204E1">
        <w:t xml:space="preserve">Example UCs are NWDAF data collection for NF Load NWDAF analytic (clause 6.5 of </w:t>
      </w:r>
      <w:r w:rsidR="00E634CE" w:rsidRPr="001204E1">
        <w:t>TS</w:t>
      </w:r>
      <w:r w:rsidR="00E634CE">
        <w:t> </w:t>
      </w:r>
      <w:r w:rsidR="00E634CE" w:rsidRPr="001204E1">
        <w:t>23.288</w:t>
      </w:r>
      <w:r w:rsidR="00E634CE">
        <w:t> </w:t>
      </w:r>
      <w:r w:rsidR="00E634CE" w:rsidRPr="001204E1">
        <w:t>[</w:t>
      </w:r>
      <w:r w:rsidRPr="001204E1">
        <w:t xml:space="preserve">5]), or for User Data Congestion Analytic (clause 6.8 of </w:t>
      </w:r>
      <w:r w:rsidR="00E634CE" w:rsidRPr="001204E1">
        <w:t>TS</w:t>
      </w:r>
      <w:r w:rsidR="00E634CE">
        <w:t> </w:t>
      </w:r>
      <w:r w:rsidR="00E634CE" w:rsidRPr="001204E1">
        <w:t>23.288</w:t>
      </w:r>
      <w:r w:rsidR="00E634CE">
        <w:t> </w:t>
      </w:r>
      <w:r w:rsidR="00E634CE"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6.65pt" o:ole="">
            <v:imagedata r:id="rId52" o:title=""/>
          </v:shape>
          <o:OLEObject Type="Embed" ProgID="Visio.Drawing.15" ShapeID="_x0000_i1045" DrawAspect="Content" ObjectID="_1723633874" r:id="rId53"/>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203AE929" w:rsidR="000E0249" w:rsidRPr="001204E1" w:rsidRDefault="000E0249" w:rsidP="000E0249">
      <w:pPr>
        <w:pStyle w:val="B1"/>
      </w:pPr>
      <w:r w:rsidRPr="001204E1">
        <w:tab/>
        <w:t xml:space="preserve">If type of Analytic is for example </w:t>
      </w:r>
      <w:r w:rsidR="001204E1" w:rsidRPr="001204E1">
        <w:t>"</w:t>
      </w:r>
      <w:r w:rsidRPr="001204E1">
        <w:t>NF Load</w:t>
      </w:r>
      <w:r w:rsidR="001204E1" w:rsidRPr="001204E1">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1204E1" w:rsidRPr="001204E1">
        <w:t>"</w:t>
      </w:r>
      <w:r w:rsidRPr="001204E1">
        <w:t>User Data</w:t>
      </w:r>
      <w:r w:rsidR="00781D62" w:rsidRPr="001204E1">
        <w:t xml:space="preserve"> Congestion</w:t>
      </w:r>
      <w:r w:rsidR="001204E1" w:rsidRPr="001204E1">
        <w:t>"</w:t>
      </w:r>
      <w:r w:rsidRPr="001204E1">
        <w:t xml:space="preserve">, if </w:t>
      </w:r>
      <w:r w:rsidR="001204E1" w:rsidRPr="001204E1">
        <w:t>"</w:t>
      </w:r>
      <w:r w:rsidRPr="001204E1">
        <w:t>Any UE</w:t>
      </w:r>
      <w:r w:rsidR="001204E1" w:rsidRPr="001204E1">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1204E1" w:rsidRPr="001204E1">
        <w:t>"</w:t>
      </w:r>
      <w:r w:rsidRPr="001204E1">
        <w:t>Any UE</w:t>
      </w:r>
      <w:r w:rsidR="001204E1" w:rsidRPr="001204E1">
        <w:t>"</w:t>
      </w:r>
      <w:r w:rsidRPr="001204E1">
        <w:t xml:space="preserve"> within AOI. In this case, the consumer may also request N top consuming Applications.</w:t>
      </w:r>
    </w:p>
    <w:p w14:paraId="627C68DA" w14:textId="48A603B2" w:rsidR="000E0249" w:rsidRPr="001204E1" w:rsidRDefault="000E0249" w:rsidP="000E0249">
      <w:pPr>
        <w:pStyle w:val="B1"/>
      </w:pPr>
      <w:r w:rsidRPr="001204E1">
        <w:t>3.</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lastRenderedPageBreak/>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0DD3667F"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1204E1" w:rsidRPr="001204E1">
        <w:t>"</w:t>
      </w:r>
      <w:r w:rsidRPr="001204E1">
        <w:t>Any UE</w:t>
      </w:r>
      <w:r w:rsidR="001204E1" w:rsidRPr="001204E1">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41"/>
      </w:pPr>
      <w:bookmarkStart w:id="419" w:name="_Toc100835694"/>
      <w:bookmarkStart w:id="420" w:name="_Toc101415525"/>
      <w:r w:rsidRPr="001204E1">
        <w:t>6.7.3.2</w:t>
      </w:r>
      <w:r w:rsidRPr="001204E1">
        <w:tab/>
        <w:t>Subscription to UPF for Data Collection for certain PDU Sessions</w:t>
      </w:r>
      <w:bookmarkEnd w:id="419"/>
      <w:bookmarkEnd w:id="420"/>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1812980E" w:rsidR="000E0249" w:rsidRPr="001204E1" w:rsidRDefault="000E0249" w:rsidP="000E0249">
      <w:r w:rsidRPr="001204E1">
        <w:t xml:space="preserve">If Analytic is targeting </w:t>
      </w:r>
      <w:r w:rsidR="001204E1" w:rsidRPr="001204E1">
        <w:t>"</w:t>
      </w:r>
      <w:r w:rsidRPr="001204E1">
        <w:t>Any UE</w:t>
      </w:r>
      <w:r w:rsidR="001204E1" w:rsidRPr="001204E1">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0A183053" w:rsidR="000E0249" w:rsidRPr="001204E1" w:rsidRDefault="000E0249" w:rsidP="000E0249">
      <w:r w:rsidRPr="001204E1">
        <w:t xml:space="preserve">Example for UCs are NWDAF data collection for WLAN Performance analytics (clause 6.11 of </w:t>
      </w:r>
      <w:r w:rsidR="00E634CE" w:rsidRPr="001204E1">
        <w:t>TS</w:t>
      </w:r>
      <w:r w:rsidR="00E634CE">
        <w:t> </w:t>
      </w:r>
      <w:r w:rsidR="00E634CE" w:rsidRPr="001204E1">
        <w:t>23.288</w:t>
      </w:r>
      <w:r w:rsidR="00E634CE">
        <w:t> </w:t>
      </w:r>
      <w:r w:rsidR="00E634CE" w:rsidRPr="001204E1">
        <w:t>[</w:t>
      </w:r>
      <w:r w:rsidRPr="001204E1">
        <w:t xml:space="preserve">5]), Dispersion analytics (clause 6.10 of </w:t>
      </w:r>
      <w:r w:rsidR="00E634CE" w:rsidRPr="001204E1">
        <w:t>TS</w:t>
      </w:r>
      <w:r w:rsidR="00E634CE">
        <w:t> </w:t>
      </w:r>
      <w:r w:rsidR="00E634CE" w:rsidRPr="001204E1">
        <w:t>23.288</w:t>
      </w:r>
      <w:r w:rsidR="00E634CE">
        <w:t> </w:t>
      </w:r>
      <w:r w:rsidR="00E634CE" w:rsidRPr="001204E1">
        <w:t>[</w:t>
      </w:r>
      <w:r w:rsidRPr="001204E1">
        <w:t xml:space="preserve">5]), and for UE Communication analytics (clause 6.7 of </w:t>
      </w:r>
      <w:r w:rsidR="00E634CE" w:rsidRPr="001204E1">
        <w:t>TS</w:t>
      </w:r>
      <w:r w:rsidR="00E634CE">
        <w:t> </w:t>
      </w:r>
      <w:r w:rsidR="00E634CE" w:rsidRPr="001204E1">
        <w:t>23.288</w:t>
      </w:r>
      <w:r w:rsidR="00E634CE">
        <w:t> </w:t>
      </w:r>
      <w:r w:rsidR="00E634CE"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79.85pt;height:498.85pt;mso-width-percent:0;mso-height-percent:0;mso-width-percent:0;mso-height-percent:0" o:ole="">
            <v:imagedata r:id="rId54" o:title=""/>
          </v:shape>
          <o:OLEObject Type="Embed" ProgID="Visio.Drawing.15" ShapeID="_x0000_i1046" DrawAspect="Content" ObjectID="_1723633875" r:id="rId55"/>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6D25DB83" w:rsidR="000E0249" w:rsidRPr="001204E1" w:rsidRDefault="000E0249" w:rsidP="000E0249">
      <w:pPr>
        <w:pStyle w:val="B1"/>
      </w:pPr>
      <w:r w:rsidRPr="001204E1">
        <w:tab/>
        <w:t xml:space="preserve">As an example, type of Analytic may be </w:t>
      </w:r>
      <w:r w:rsidR="001204E1" w:rsidRPr="001204E1">
        <w:t>"</w:t>
      </w:r>
      <w:r w:rsidRPr="001204E1">
        <w:t>UE Dispersion</w:t>
      </w:r>
      <w:r w:rsidR="001204E1" w:rsidRPr="001204E1">
        <w:t>"</w:t>
      </w:r>
      <w:r w:rsidRPr="001204E1">
        <w:t xml:space="preserve"> requesting a Data Volume Dispersion Analytic (DVDA) for </w:t>
      </w:r>
      <w:r w:rsidR="001204E1" w:rsidRPr="001204E1">
        <w:t>"</w:t>
      </w:r>
      <w:r w:rsidRPr="001204E1">
        <w:t>Any UE</w:t>
      </w:r>
      <w:r w:rsidR="001204E1" w:rsidRPr="001204E1">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1204E1" w:rsidRPr="001204E1">
        <w:t>"</w:t>
      </w:r>
      <w:r w:rsidRPr="001204E1">
        <w:t>WLAN performance</w:t>
      </w:r>
      <w:r w:rsidR="001204E1" w:rsidRPr="001204E1">
        <w:t>"</w:t>
      </w:r>
      <w:r w:rsidRPr="001204E1">
        <w:t xml:space="preserve"> for </w:t>
      </w:r>
      <w:r w:rsidR="001204E1" w:rsidRPr="001204E1">
        <w:t>"</w:t>
      </w:r>
      <w:r w:rsidRPr="001204E1">
        <w:t>Any UE</w:t>
      </w:r>
      <w:r w:rsidR="001204E1" w:rsidRPr="001204E1">
        <w:t>"</w:t>
      </w:r>
      <w:r w:rsidRPr="001204E1">
        <w:t xml:space="preserve">, a UE or a UE_Group in an </w:t>
      </w:r>
      <w:r w:rsidR="00384076" w:rsidRPr="001204E1">
        <w:t xml:space="preserve">AoI </w:t>
      </w:r>
      <w:r w:rsidRPr="001204E1">
        <w:t xml:space="preserve">and for certain SSID/BSSID. In another example, Analytic type could be </w:t>
      </w:r>
      <w:r w:rsidR="001204E1" w:rsidRPr="001204E1">
        <w:t>"</w:t>
      </w:r>
      <w:r w:rsidRPr="001204E1">
        <w:t>UE Communication</w:t>
      </w:r>
      <w:r w:rsidR="001204E1" w:rsidRPr="001204E1">
        <w:t>"</w:t>
      </w:r>
      <w:r w:rsidRPr="001204E1">
        <w:t xml:space="preserve"> targeting a UE or UE Group and specific Applications.</w:t>
      </w:r>
    </w:p>
    <w:p w14:paraId="05D11A6E" w14:textId="133BD532" w:rsidR="00384076" w:rsidRPr="001204E1" w:rsidRDefault="000E0249" w:rsidP="000E0249">
      <w:pPr>
        <w:pStyle w:val="B1"/>
      </w:pPr>
      <w:r w:rsidRPr="001204E1">
        <w:lastRenderedPageBreak/>
        <w:t>2.</w:t>
      </w:r>
      <w:r w:rsidRPr="001204E1">
        <w:tab/>
        <w:t xml:space="preserve">NWDAF identifies the Data required for this analytic and starts data collection as in </w:t>
      </w:r>
      <w:r w:rsidR="00E634CE" w:rsidRPr="001204E1">
        <w:t>TS</w:t>
      </w:r>
      <w:r w:rsidR="00E634CE">
        <w:t> </w:t>
      </w:r>
      <w:r w:rsidR="00E634CE" w:rsidRPr="001204E1">
        <w:t>23.288</w:t>
      </w:r>
      <w:r w:rsidR="00E634CE">
        <w:t> </w:t>
      </w:r>
      <w:r w:rsidR="00E634CE"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3CF55489" w:rsidR="000E0249" w:rsidRPr="001204E1" w:rsidRDefault="000D3167" w:rsidP="000D3167">
      <w:pPr>
        <w:pStyle w:val="B1"/>
      </w:pPr>
      <w:r>
        <w:tab/>
      </w:r>
      <w:r w:rsidR="000E0249" w:rsidRPr="001204E1">
        <w:t xml:space="preserve">Clause 6.2.2 of </w:t>
      </w:r>
      <w:r w:rsidR="00E634CE" w:rsidRPr="001204E1">
        <w:t>TS</w:t>
      </w:r>
      <w:r w:rsidR="00E634CE">
        <w:t> </w:t>
      </w:r>
      <w:r w:rsidR="00E634CE" w:rsidRPr="001204E1">
        <w:t>23.288</w:t>
      </w:r>
      <w:r w:rsidR="00E634CE">
        <w:t> </w:t>
      </w:r>
      <w:r w:rsidR="00E634CE" w:rsidRPr="001204E1">
        <w:t>[</w:t>
      </w:r>
      <w:r w:rsidR="000E0249" w:rsidRPr="001204E1">
        <w:t>5] specifies some options for how to select SMF:</w:t>
      </w:r>
    </w:p>
    <w:p w14:paraId="3C584161" w14:textId="4ECF6F62"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E634CE" w:rsidRPr="001204E1">
        <w:t>TS</w:t>
      </w:r>
      <w:r w:rsidR="00E634CE">
        <w:t> </w:t>
      </w:r>
      <w:r w:rsidR="00E634CE" w:rsidRPr="001204E1">
        <w:t>23.288</w:t>
      </w:r>
      <w:r w:rsidR="00E634CE">
        <w:t> </w:t>
      </w:r>
      <w:r w:rsidR="00E634CE" w:rsidRPr="001204E1">
        <w:t>[</w:t>
      </w:r>
      <w:r w:rsidRPr="001204E1">
        <w:t>5].</w:t>
      </w:r>
    </w:p>
    <w:p w14:paraId="18B6B455" w14:textId="33421A7B" w:rsidR="000E0249" w:rsidRPr="001204E1" w:rsidRDefault="000E0249" w:rsidP="000E0249">
      <w:pPr>
        <w:pStyle w:val="B2"/>
      </w:pPr>
      <w:r w:rsidRPr="001204E1">
        <w:t>-</w:t>
      </w:r>
      <w:r w:rsidRPr="001204E1">
        <w:tab/>
        <w:t xml:space="preserve">If Target is </w:t>
      </w:r>
      <w:r w:rsidR="001204E1" w:rsidRPr="001204E1">
        <w:t>"</w:t>
      </w:r>
      <w:r w:rsidRPr="001204E1">
        <w:t>Any UE</w:t>
      </w:r>
      <w:r w:rsidR="001204E1" w:rsidRPr="001204E1">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0EEED833"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E634CE">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31"/>
        <w:rPr>
          <w:lang w:eastAsia="ko-KR"/>
        </w:rPr>
      </w:pPr>
      <w:bookmarkStart w:id="421" w:name="_Toc100835695"/>
      <w:bookmarkStart w:id="422" w:name="_Toc101415526"/>
      <w:bookmarkStart w:id="423" w:name="_Toc112753929"/>
      <w:bookmarkStart w:id="424" w:name="_Toc112775431"/>
      <w:r w:rsidRPr="001204E1">
        <w:rPr>
          <w:lang w:eastAsia="ko-KR"/>
        </w:rPr>
        <w:t>6.7.4</w:t>
      </w:r>
      <w:r w:rsidRPr="001204E1">
        <w:rPr>
          <w:lang w:eastAsia="ko-KR"/>
        </w:rPr>
        <w:tab/>
        <w:t>Impacts on services, entities and interfaces</w:t>
      </w:r>
      <w:bookmarkEnd w:id="421"/>
      <w:bookmarkEnd w:id="422"/>
      <w:bookmarkEnd w:id="423"/>
      <w:bookmarkEnd w:id="424"/>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130988E7" w:rsidR="000E0249" w:rsidRPr="001204E1" w:rsidRDefault="000E0249" w:rsidP="000E0249">
      <w:pPr>
        <w:pStyle w:val="B2"/>
      </w:pPr>
      <w:r w:rsidRPr="001204E1">
        <w:t>-</w:t>
      </w:r>
      <w:r w:rsidRPr="001204E1">
        <w:tab/>
        <w:t xml:space="preserve">The target of the subscription to these events may be </w:t>
      </w:r>
      <w:r w:rsidR="001204E1" w:rsidRPr="001204E1">
        <w:t>"</w:t>
      </w:r>
      <w:r w:rsidRPr="001204E1">
        <w:t>any UE</w:t>
      </w:r>
      <w:r w:rsidR="001204E1" w:rsidRPr="001204E1">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lastRenderedPageBreak/>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21"/>
      </w:pPr>
      <w:bookmarkStart w:id="425" w:name="_Toc100835696"/>
      <w:bookmarkStart w:id="426" w:name="_Toc101415527"/>
      <w:bookmarkStart w:id="427" w:name="_Toc112753930"/>
      <w:bookmarkStart w:id="428" w:name="_Toc112775432"/>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25"/>
      <w:bookmarkEnd w:id="426"/>
      <w:bookmarkEnd w:id="427"/>
      <w:bookmarkEnd w:id="428"/>
    </w:p>
    <w:p w14:paraId="252BF5E9" w14:textId="77777777" w:rsidR="00CA14CB" w:rsidRPr="001204E1" w:rsidRDefault="00CA14CB" w:rsidP="00CA14CB">
      <w:pPr>
        <w:pStyle w:val="31"/>
        <w:rPr>
          <w:lang w:eastAsia="ko-KR"/>
        </w:rPr>
      </w:pPr>
      <w:bookmarkStart w:id="429" w:name="_Toc100835697"/>
      <w:bookmarkStart w:id="430" w:name="_Toc101415528"/>
      <w:bookmarkStart w:id="431" w:name="_Toc112753931"/>
      <w:bookmarkStart w:id="432" w:name="_Toc112775433"/>
      <w:r w:rsidRPr="001204E1">
        <w:rPr>
          <w:lang w:eastAsia="ko-KR"/>
        </w:rPr>
        <w:t>6.8.1</w:t>
      </w:r>
      <w:r w:rsidRPr="001204E1">
        <w:rPr>
          <w:lang w:eastAsia="ko-KR"/>
        </w:rPr>
        <w:tab/>
        <w:t>Key Issue mapping</w:t>
      </w:r>
      <w:bookmarkEnd w:id="429"/>
      <w:bookmarkEnd w:id="430"/>
      <w:bookmarkEnd w:id="431"/>
      <w:bookmarkEnd w:id="432"/>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31"/>
        <w:rPr>
          <w:lang w:eastAsia="ko-KR"/>
        </w:rPr>
      </w:pPr>
      <w:bookmarkStart w:id="433" w:name="_Toc100835698"/>
      <w:bookmarkStart w:id="434" w:name="_Toc101415529"/>
      <w:bookmarkStart w:id="435" w:name="_Toc112753932"/>
      <w:bookmarkStart w:id="436" w:name="_Toc112775434"/>
      <w:r w:rsidRPr="001204E1">
        <w:rPr>
          <w:lang w:eastAsia="ko-KR"/>
        </w:rPr>
        <w:t>6.8.2</w:t>
      </w:r>
      <w:r w:rsidRPr="001204E1">
        <w:rPr>
          <w:lang w:eastAsia="ko-KR"/>
        </w:rPr>
        <w:tab/>
        <w:t>Description</w:t>
      </w:r>
      <w:bookmarkEnd w:id="433"/>
      <w:bookmarkEnd w:id="434"/>
      <w:bookmarkEnd w:id="435"/>
      <w:bookmarkEnd w:id="436"/>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lastRenderedPageBreak/>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6E16D0B3"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1204E1" w:rsidRPr="001204E1">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31"/>
        <w:rPr>
          <w:lang w:eastAsia="ko-KR"/>
        </w:rPr>
      </w:pPr>
      <w:bookmarkStart w:id="437" w:name="_Toc100835699"/>
      <w:bookmarkStart w:id="438" w:name="_Toc101415530"/>
      <w:bookmarkStart w:id="439" w:name="_Toc112753933"/>
      <w:bookmarkStart w:id="440" w:name="_Toc112775435"/>
      <w:r w:rsidRPr="001204E1">
        <w:rPr>
          <w:lang w:eastAsia="ko-KR"/>
        </w:rPr>
        <w:t>6.8.3</w:t>
      </w:r>
      <w:r w:rsidRPr="001204E1">
        <w:rPr>
          <w:lang w:eastAsia="ko-KR"/>
        </w:rPr>
        <w:tab/>
        <w:t>Procedures</w:t>
      </w:r>
      <w:bookmarkEnd w:id="437"/>
      <w:bookmarkEnd w:id="438"/>
      <w:bookmarkEnd w:id="439"/>
      <w:bookmarkEnd w:id="440"/>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65pt" o:ole="">
            <v:imagedata r:id="rId56" o:title=""/>
          </v:shape>
          <o:OLEObject Type="Embed" ProgID="Visio.Drawing.15" ShapeID="_x0000_i1047" DrawAspect="Content" ObjectID="_1723633876" r:id="rId57"/>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624BBAA8"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E634CE" w:rsidRPr="001204E1">
        <w:t>TS</w:t>
      </w:r>
      <w:r w:rsidR="00E634CE">
        <w:t> </w:t>
      </w:r>
      <w:r w:rsidR="00E634CE" w:rsidRPr="001204E1">
        <w:t>23.288</w:t>
      </w:r>
      <w:r w:rsidR="00E634CE">
        <w:t> </w:t>
      </w:r>
      <w:r w:rsidR="00E634CE" w:rsidRPr="001204E1">
        <w:t>[</w:t>
      </w:r>
      <w:r w:rsidRPr="001204E1">
        <w:t>5]. NWDAF selects the entities that provide input data, including the SMF for the Subscription to UPF QoS Flow performance Data.</w:t>
      </w:r>
    </w:p>
    <w:p w14:paraId="0C528CA4" w14:textId="6771AABD" w:rsidR="000E0249" w:rsidRPr="001204E1" w:rsidRDefault="000E0249" w:rsidP="000E0249">
      <w:pPr>
        <w:pStyle w:val="NO"/>
      </w:pPr>
      <w:r w:rsidRPr="001204E1">
        <w:t>NOTE 1:</w:t>
      </w:r>
      <w:r w:rsidRPr="001204E1">
        <w:tab/>
        <w:t xml:space="preserve">How NWDAF selects SMF is specified in clause 6.2.2 of </w:t>
      </w:r>
      <w:r w:rsidR="00E634CE" w:rsidRPr="001204E1">
        <w:t>TS</w:t>
      </w:r>
      <w:r w:rsidR="00E634CE">
        <w:t> </w:t>
      </w:r>
      <w:r w:rsidR="00E634CE" w:rsidRPr="001204E1">
        <w:t>23.288</w:t>
      </w:r>
      <w:r w:rsidR="00E634CE">
        <w:t> </w:t>
      </w:r>
      <w:r w:rsidR="00E634CE"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1204E1" w:rsidRPr="001204E1">
        <w:t>"</w:t>
      </w:r>
      <w:r w:rsidRPr="001204E1">
        <w:t>Any UE</w:t>
      </w:r>
      <w:r w:rsidR="001204E1" w:rsidRPr="001204E1">
        <w:t>"</w:t>
      </w:r>
      <w:r w:rsidRPr="001204E1">
        <w:t>, it subscribes directly to SMF.</w:t>
      </w:r>
    </w:p>
    <w:p w14:paraId="26C522F1" w14:textId="201BE7BB" w:rsidR="000E0249" w:rsidRPr="001204E1" w:rsidRDefault="000E0249" w:rsidP="001F5BD6">
      <w:pPr>
        <w:pStyle w:val="NO"/>
        <w:rPr>
          <w:iCs/>
        </w:rPr>
      </w:pPr>
      <w:r w:rsidRPr="001204E1">
        <w:t>NOTE 2:</w:t>
      </w:r>
      <w:r w:rsidRPr="001204E1">
        <w:tab/>
        <w:t xml:space="preserve">An operator should use </w:t>
      </w:r>
      <w:r w:rsidR="001204E1" w:rsidRPr="001204E1">
        <w:t>"</w:t>
      </w:r>
      <w:r w:rsidRPr="001204E1">
        <w:t>any UE</w:t>
      </w:r>
      <w:r w:rsidR="001204E1" w:rsidRPr="001204E1">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31"/>
        <w:rPr>
          <w:lang w:eastAsia="ko-KR"/>
        </w:rPr>
      </w:pPr>
      <w:bookmarkStart w:id="441" w:name="_Toc100835700"/>
      <w:bookmarkStart w:id="442" w:name="_Toc101415531"/>
      <w:bookmarkStart w:id="443" w:name="_Toc112753934"/>
      <w:bookmarkStart w:id="444" w:name="_Toc112775436"/>
      <w:r w:rsidRPr="001204E1">
        <w:rPr>
          <w:lang w:eastAsia="ko-KR"/>
        </w:rPr>
        <w:t>6.8.4</w:t>
      </w:r>
      <w:r w:rsidRPr="001204E1">
        <w:rPr>
          <w:lang w:eastAsia="ko-KR"/>
        </w:rPr>
        <w:tab/>
        <w:t>Impacts on services, entities and interfaces</w:t>
      </w:r>
      <w:bookmarkEnd w:id="441"/>
      <w:bookmarkEnd w:id="442"/>
      <w:bookmarkEnd w:id="443"/>
      <w:bookmarkEnd w:id="444"/>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410301C3"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1204E1" w:rsidRPr="001204E1">
        <w:rPr>
          <w:iCs/>
        </w:rPr>
        <w:t>"</w:t>
      </w:r>
      <w:r w:rsidRPr="001204E1">
        <w:rPr>
          <w:iCs/>
        </w:rPr>
        <w:t>Any UE</w:t>
      </w:r>
      <w:r w:rsidR="001204E1" w:rsidRPr="001204E1">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21"/>
      </w:pPr>
      <w:bookmarkStart w:id="445" w:name="_Toc25746"/>
      <w:bookmarkStart w:id="446" w:name="_Toc20670"/>
      <w:bookmarkStart w:id="447" w:name="_Toc42779305"/>
      <w:bookmarkStart w:id="448" w:name="_Toc43393390"/>
      <w:bookmarkStart w:id="449" w:name="_Toc32478"/>
      <w:bookmarkStart w:id="450" w:name="_Toc8126"/>
      <w:bookmarkStart w:id="451" w:name="_Toc15549"/>
      <w:bookmarkStart w:id="452" w:name="_Toc8494"/>
      <w:bookmarkStart w:id="453" w:name="_Toc42770249"/>
      <w:bookmarkStart w:id="454" w:name="_Toc27678"/>
      <w:bookmarkStart w:id="455" w:name="_Toc14132"/>
      <w:bookmarkStart w:id="456" w:name="_Toc44004562"/>
      <w:bookmarkStart w:id="457" w:name="_Toc44490799"/>
      <w:bookmarkStart w:id="458" w:name="_Toc100835701"/>
      <w:bookmarkStart w:id="459" w:name="_Toc101415532"/>
      <w:bookmarkStart w:id="460" w:name="_Toc112753935"/>
      <w:bookmarkStart w:id="461" w:name="_Toc112775437"/>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45"/>
      <w:bookmarkEnd w:id="446"/>
      <w:bookmarkEnd w:id="447"/>
      <w:bookmarkEnd w:id="448"/>
      <w:bookmarkEnd w:id="449"/>
      <w:bookmarkEnd w:id="450"/>
      <w:bookmarkEnd w:id="451"/>
      <w:bookmarkEnd w:id="452"/>
      <w:bookmarkEnd w:id="453"/>
      <w:bookmarkEnd w:id="454"/>
      <w:bookmarkEnd w:id="455"/>
      <w:bookmarkEnd w:id="456"/>
      <w:bookmarkEnd w:id="457"/>
      <w:r w:rsidRPr="001204E1">
        <w:t>NWDAF collects information from UPF by event exposure</w:t>
      </w:r>
      <w:bookmarkEnd w:id="458"/>
      <w:bookmarkEnd w:id="459"/>
      <w:bookmarkEnd w:id="460"/>
      <w:bookmarkEnd w:id="461"/>
    </w:p>
    <w:p w14:paraId="473D4B99" w14:textId="19B7F28D" w:rsidR="00CA14CB" w:rsidRPr="001204E1" w:rsidRDefault="00CA14CB" w:rsidP="00CA14CB">
      <w:pPr>
        <w:pStyle w:val="31"/>
      </w:pPr>
      <w:bookmarkStart w:id="462" w:name="_Toc326248710"/>
      <w:bookmarkStart w:id="463" w:name="_Toc16331"/>
      <w:bookmarkStart w:id="464" w:name="_Toc21987"/>
      <w:bookmarkStart w:id="465" w:name="_Toc43393391"/>
      <w:bookmarkStart w:id="466" w:name="_Toc29580"/>
      <w:bookmarkStart w:id="467" w:name="_Toc30155542"/>
      <w:bookmarkStart w:id="468" w:name="_Toc31456"/>
      <w:bookmarkStart w:id="469" w:name="_Toc25740480"/>
      <w:bookmarkStart w:id="470" w:name="_Toc25417345"/>
      <w:bookmarkStart w:id="471" w:name="_Toc25417813"/>
      <w:bookmarkStart w:id="472" w:name="_Toc23409919"/>
      <w:bookmarkStart w:id="473" w:name="_Toc8841"/>
      <w:bookmarkStart w:id="474" w:name="_Toc42770250"/>
      <w:bookmarkStart w:id="475" w:name="_Toc31639221"/>
      <w:bookmarkStart w:id="476" w:name="_Toc22393"/>
      <w:bookmarkStart w:id="477" w:name="_Toc20730728"/>
      <w:bookmarkStart w:id="478" w:name="_Toc42779306"/>
      <w:bookmarkStart w:id="479" w:name="_Toc27640"/>
      <w:bookmarkStart w:id="480" w:name="_Toc31448745"/>
      <w:bookmarkStart w:id="481" w:name="_Toc4608"/>
      <w:bookmarkStart w:id="482" w:name="_Toc9220"/>
      <w:bookmarkStart w:id="483" w:name="_Toc19881"/>
      <w:bookmarkStart w:id="484" w:name="_Toc29443"/>
      <w:bookmarkStart w:id="485" w:name="_Toc25416990"/>
      <w:bookmarkStart w:id="486" w:name="_Toc30155662"/>
      <w:bookmarkStart w:id="487" w:name="_Toc20147942"/>
      <w:bookmarkStart w:id="488" w:name="_Toc30089"/>
      <w:bookmarkStart w:id="489" w:name="_Toc31361020"/>
      <w:bookmarkStart w:id="490" w:name="_Toc31296403"/>
      <w:bookmarkStart w:id="491" w:name="_Toc44004563"/>
      <w:bookmarkStart w:id="492" w:name="_Toc44490800"/>
      <w:bookmarkStart w:id="493" w:name="_Toc100835702"/>
      <w:bookmarkStart w:id="494" w:name="_Toc101415533"/>
      <w:bookmarkStart w:id="495" w:name="_Toc112753936"/>
      <w:bookmarkStart w:id="496" w:name="_Toc112775438"/>
      <w:r w:rsidRPr="001204E1">
        <w:t>6.9.1</w:t>
      </w:r>
      <w:r w:rsidRPr="001204E1">
        <w:tab/>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1204E1">
        <w:t>Mapping table between Analytic</w:t>
      </w:r>
      <w:r w:rsidR="00AC4DF8">
        <w:t>s</w:t>
      </w:r>
      <w:r w:rsidRPr="001204E1">
        <w:t xml:space="preserve"> ID and the related information collection in UPF</w:t>
      </w:r>
      <w:bookmarkEnd w:id="493"/>
      <w:bookmarkEnd w:id="494"/>
      <w:bookmarkEnd w:id="495"/>
      <w:bookmarkEnd w:id="496"/>
    </w:p>
    <w:p w14:paraId="20B4325E" w14:textId="66C826B9" w:rsidR="00041E30" w:rsidRPr="001204E1" w:rsidRDefault="00041E30" w:rsidP="00041E30">
      <w:pPr>
        <w:rPr>
          <w:lang w:eastAsia="zh-CN"/>
        </w:rPr>
      </w:pPr>
      <w:r w:rsidRPr="001204E1">
        <w:rPr>
          <w:lang w:eastAsia="zh-CN"/>
        </w:rPr>
        <w:t xml:space="preserve">According to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等线"/>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7710B423" w:rsidR="00AC4DF8" w:rsidRPr="007638D4" w:rsidRDefault="00AC4DF8" w:rsidP="00AC4DF8">
            <w:pPr>
              <w:pStyle w:val="TAL"/>
              <w:rPr>
                <w:rFonts w:cs="Arial"/>
              </w:rPr>
            </w:pPr>
            <w:r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1E396A2C" w:rsidR="00AC4DF8" w:rsidRPr="007638D4" w:rsidRDefault="00AC4DF8" w:rsidP="00AC4DF8">
            <w:pPr>
              <w:pStyle w:val="TAL"/>
              <w:rPr>
                <w:rFonts w:cs="Arial"/>
              </w:rPr>
            </w:pPr>
            <w:r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77777777" w:rsidR="00AC4DF8" w:rsidRPr="001204E1" w:rsidRDefault="00AC4DF8" w:rsidP="00AC4DF8">
            <w:pPr>
              <w:pStyle w:val="TAL"/>
            </w:pPr>
            <w:r w:rsidRPr="001204E1">
              <w:t>Application identifier as defined in TS 23.501 [2] clause 5.8.2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7777777" w:rsidR="00AC4DF8" w:rsidRPr="001204E1" w:rsidRDefault="00AC4DF8" w:rsidP="00AC4DF8">
            <w:pPr>
              <w:pStyle w:val="TAL"/>
            </w:pPr>
            <w:r w:rsidRPr="001204E1">
              <w:t>IP Packet Filter set as defined in TS 23.501 [2] clause 5.8.2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25F00969" w:rsidR="00C87118" w:rsidRPr="001204E1" w:rsidRDefault="00C87118" w:rsidP="00C87118">
            <w:pPr>
              <w:pStyle w:val="TAL"/>
            </w:pPr>
            <w:r w:rsidRPr="007638D4">
              <w:rPr>
                <w:rFonts w:cs="Arial"/>
                <w:lang w:eastAsia="zh-CN"/>
              </w:rPr>
              <w:t xml:space="preserve">Identify the application at the UPF </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0F4685B8" w:rsidR="00C87118" w:rsidRPr="001204E1" w:rsidRDefault="00C87118" w:rsidP="00C87118">
            <w:pPr>
              <w:pStyle w:val="TAL"/>
            </w:pPr>
            <w:r w:rsidRPr="007638D4">
              <w:rPr>
                <w:rFonts w:cs="Arial"/>
                <w:lang w:eastAsia="ko-KR"/>
              </w:rPr>
              <w:t xml:space="preserve">Sum of UE data volume exchanged per application during the period. </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31"/>
      </w:pPr>
      <w:bookmarkStart w:id="497" w:name="_Toc100835703"/>
      <w:bookmarkStart w:id="498" w:name="_Toc101415534"/>
      <w:bookmarkStart w:id="499" w:name="_Toc112753937"/>
      <w:bookmarkStart w:id="500" w:name="_Toc112775439"/>
      <w:r w:rsidRPr="001204E1">
        <w:t>6.9.2</w:t>
      </w:r>
      <w:r w:rsidRPr="001204E1">
        <w:tab/>
        <w:t>Service based UPF event exposure</w:t>
      </w:r>
      <w:bookmarkEnd w:id="497"/>
      <w:bookmarkEnd w:id="498"/>
      <w:bookmarkEnd w:id="499"/>
      <w:bookmarkEnd w:id="500"/>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t>-</w:t>
      </w:r>
      <w:r w:rsidRPr="001204E1">
        <w:tab/>
        <w:t>Notifying events on the UPF to the subscribed NFs; and</w:t>
      </w:r>
    </w:p>
    <w:p w14:paraId="062F9C51" w14:textId="77777777" w:rsidR="00CA14CB" w:rsidRPr="001204E1" w:rsidRDefault="00CA14CB" w:rsidP="00CA14CB">
      <w:pPr>
        <w:pStyle w:val="B1"/>
      </w:pPr>
      <w:r w:rsidRPr="001204E1">
        <w:lastRenderedPageBreak/>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31"/>
      </w:pPr>
      <w:bookmarkStart w:id="501" w:name="_Toc100835704"/>
      <w:bookmarkStart w:id="502" w:name="_Toc101415535"/>
      <w:bookmarkStart w:id="503" w:name="_Toc112753938"/>
      <w:bookmarkStart w:id="504" w:name="_Toc112775440"/>
      <w:r w:rsidRPr="001204E1">
        <w:lastRenderedPageBreak/>
        <w:t>6.9.3</w:t>
      </w:r>
      <w:r w:rsidRPr="001204E1">
        <w:tab/>
        <w:t>Procedure</w:t>
      </w:r>
      <w:bookmarkEnd w:id="501"/>
      <w:bookmarkEnd w:id="502"/>
      <w:bookmarkEnd w:id="503"/>
      <w:bookmarkEnd w:id="504"/>
    </w:p>
    <w:p w14:paraId="398D8A60" w14:textId="77777777" w:rsidR="00CA14CB" w:rsidRPr="001204E1" w:rsidRDefault="00CA14CB" w:rsidP="00CA14CB">
      <w:pPr>
        <w:pStyle w:val="41"/>
      </w:pPr>
      <w:bookmarkStart w:id="505" w:name="_Toc91154540"/>
      <w:bookmarkStart w:id="506" w:name="_Toc100835705"/>
      <w:bookmarkStart w:id="507" w:name="_Toc101415536"/>
      <w:r w:rsidRPr="001204E1">
        <w:t>6.9.3.1</w:t>
      </w:r>
      <w:r w:rsidRPr="001204E1">
        <w:tab/>
      </w:r>
      <w:bookmarkEnd w:id="505"/>
      <w:r w:rsidRPr="001204E1">
        <w:t>UPF data collection for single UE</w:t>
      </w:r>
      <w:bookmarkEnd w:id="506"/>
      <w:bookmarkEnd w:id="507"/>
    </w:p>
    <w:p w14:paraId="06024970" w14:textId="77777777" w:rsidR="00CA14CB" w:rsidRPr="001204E1" w:rsidRDefault="00CA14CB" w:rsidP="00041E30">
      <w:pPr>
        <w:pStyle w:val="TH"/>
      </w:pPr>
      <w:r w:rsidRPr="001204E1">
        <w:object w:dxaOrig="14231" w:dyaOrig="9041" w14:anchorId="77F1B87B">
          <v:shape id="_x0000_i1048" type="#_x0000_t75" style="width:481.05pt;height:306.2pt" o:ole="">
            <v:imagedata r:id="rId58" o:title=""/>
          </v:shape>
          <o:OLEObject Type="Embed" ProgID="Visio.Drawing.15" ShapeID="_x0000_i1048" DrawAspect="Content" ObjectID="_1723633877" r:id="rId59"/>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15EECC1"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E634CE" w:rsidRPr="001204E1">
        <w:rPr>
          <w:lang w:eastAsia="zh-CN"/>
        </w:rPr>
        <w:t>TS</w:t>
      </w:r>
      <w:r w:rsidR="00E634CE">
        <w:rPr>
          <w:lang w:eastAsia="zh-CN"/>
        </w:rPr>
        <w:t> </w:t>
      </w:r>
      <w:r w:rsidR="00E634CE" w:rsidRPr="001204E1">
        <w:rPr>
          <w:lang w:eastAsia="zh-CN"/>
        </w:rPr>
        <w:t>23.288</w:t>
      </w:r>
      <w:r w:rsidR="00E634CE">
        <w:rPr>
          <w:lang w:eastAsia="zh-CN"/>
        </w:rPr>
        <w:t> </w:t>
      </w:r>
      <w:r w:rsidR="00E634CE"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2C405719" w14:textId="6DC53B80" w:rsidR="00C87118" w:rsidRPr="001204E1" w:rsidRDefault="00C87118" w:rsidP="00A27355">
      <w:pPr>
        <w:pStyle w:val="B1"/>
        <w:ind w:firstLine="0"/>
        <w:rPr>
          <w:lang w:eastAsia="zh-CN"/>
        </w:rPr>
      </w:pPr>
      <w:r>
        <w:rPr>
          <w:lang w:eastAsia="zh-CN"/>
        </w:rPr>
        <w:t>I</w:t>
      </w:r>
      <w:r w:rsidRPr="001204E1">
        <w:rPr>
          <w:lang w:eastAsia="zh-CN"/>
        </w:rPr>
        <w:t>f the UPF doesn't support some of the event ID</w:t>
      </w:r>
      <w:r>
        <w:rPr>
          <w:lang w:eastAsia="zh-CN"/>
        </w:rPr>
        <w:t>(s) a</w:t>
      </w:r>
      <w:r w:rsidRPr="001204E1">
        <w:rPr>
          <w:lang w:eastAsia="zh-CN"/>
        </w:rPr>
        <w:t>ccording to the step 0</w:t>
      </w:r>
      <w:r>
        <w:rPr>
          <w:lang w:eastAsia="zh-CN"/>
        </w:rPr>
        <w:t xml:space="preserve"> or Direct Reporting is not enabled from the NWDAF in the step 5,</w:t>
      </w:r>
      <w:r w:rsidRPr="001204E1">
        <w:rPr>
          <w:lang w:eastAsia="zh-CN"/>
        </w:rPr>
        <w:t xml:space="preserve"> the related data will be collected via N4 procedure between SMF and UPF.</w:t>
      </w:r>
      <w:r>
        <w:rPr>
          <w:lang w:eastAsia="zh-CN"/>
        </w:rPr>
        <w:t xml:space="preserve"> Then, the SMF may notify NWDAF of the event report using </w:t>
      </w:r>
      <w:r>
        <w:t>Nsmf_EventExposure_Notify.</w:t>
      </w:r>
    </w:p>
    <w:p w14:paraId="1C557EDF" w14:textId="77777777"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41"/>
      </w:pPr>
      <w:bookmarkStart w:id="508" w:name="_Toc100835706"/>
      <w:bookmarkStart w:id="509" w:name="_Toc101415537"/>
      <w:r w:rsidRPr="001204E1">
        <w:t>6.9.3.2</w:t>
      </w:r>
      <w:r w:rsidRPr="001204E1">
        <w:tab/>
        <w:t>UPF data collection for any UE</w:t>
      </w:r>
      <w:bookmarkEnd w:id="508"/>
      <w:bookmarkEnd w:id="509"/>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1.05pt;height:181.6pt" o:ole="">
            <v:imagedata r:id="rId60" o:title=""/>
          </v:shape>
          <o:OLEObject Type="Embed" ProgID="Visio.Drawing.15" ShapeID="_x0000_i1049" DrawAspect="Content" ObjectID="_1723633878" r:id="rId61"/>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Pr="001204E1" w:rsidRDefault="00CA14CB" w:rsidP="00041E30">
      <w:pPr>
        <w:pStyle w:val="TH"/>
      </w:pPr>
      <w:r w:rsidRPr="001204E1">
        <w:object w:dxaOrig="14461" w:dyaOrig="9481" w14:anchorId="06256B88">
          <v:shape id="_x0000_i1050" type="#_x0000_t75" style="width:481.45pt;height:315.7pt" o:ole="">
            <v:imagedata r:id="rId62" o:title=""/>
          </v:shape>
          <o:OLEObject Type="Embed" ProgID="Visio.Drawing.15" ShapeID="_x0000_i1050" DrawAspect="Content" ObjectID="_1723633879" r:id="rId63"/>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71859362"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E634CE" w:rsidRPr="001204E1">
        <w:t>TS</w:t>
      </w:r>
      <w:r w:rsidR="00E634CE">
        <w:t> </w:t>
      </w:r>
      <w:r w:rsidR="00E634CE" w:rsidRPr="001204E1">
        <w:t>23.288</w:t>
      </w:r>
      <w:r w:rsidR="00E634CE">
        <w:t> </w:t>
      </w:r>
      <w:r w:rsidR="00E634CE" w:rsidRPr="001204E1">
        <w:t>[</w:t>
      </w:r>
      <w:r w:rsidRPr="001204E1">
        <w:t>5]. The NF provides the any UE in the Target of Analytics Reporting. Analytics Filter Information optionally contains DNN, S-NSSAI, Area of Interest, Application IP address, APP ID, DNAI and etc.</w:t>
      </w:r>
    </w:p>
    <w:p w14:paraId="1DF9DEF5" w14:textId="2FE88290" w:rsidR="00041E30" w:rsidRPr="001204E1"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145DAEDF" w:rsidR="00810254" w:rsidRPr="001204E1" w:rsidRDefault="00041E30" w:rsidP="00810254">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5C373C36" w14:textId="77777777" w:rsidR="000D3167" w:rsidRDefault="000D3167" w:rsidP="000D3167">
      <w:pPr>
        <w:pStyle w:val="B1"/>
      </w:pPr>
      <w:r>
        <w:tab/>
        <w:t>If the DNAI is not exists in the Nnwdaf_AnalyticsInfo request or Nnwdaf_AnalyticsSubscription request in step 1, the NWDAF can obtain the target DNAI from 5GC by the mapping table between Application IP range/address and DNAI.</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62B749AD" w14:textId="457E025A" w:rsidR="00041E30" w:rsidRPr="001204E1" w:rsidRDefault="00810254" w:rsidP="00810254">
      <w:pPr>
        <w:pStyle w:val="EditorsNote"/>
      </w:pPr>
      <w:r w:rsidRPr="001204E1">
        <w:rPr>
          <w:lang w:eastAsia="zh-CN"/>
        </w:rPr>
        <w:t>Editor</w:t>
      </w:r>
      <w:r w:rsidR="001204E1" w:rsidRPr="001204E1">
        <w:rPr>
          <w:lang w:eastAsia="zh-CN"/>
        </w:rPr>
        <w:t>'</w:t>
      </w:r>
      <w:r w:rsidRPr="001204E1">
        <w:rPr>
          <w:lang w:eastAsia="zh-CN"/>
        </w:rPr>
        <w:t>s note:</w:t>
      </w:r>
      <w:r w:rsidRPr="001204E1">
        <w:rPr>
          <w:lang w:eastAsia="zh-CN"/>
        </w:rPr>
        <w:tab/>
        <w:t>Whether and how can the NWDAF obtain the target DNAI from 5GC by providing Application IP range/address is FFS.</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4D7C2073"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2DF5A8A8" w14:textId="3C2A813A" w:rsidR="00C311F5" w:rsidRPr="001204E1" w:rsidRDefault="00C311F5" w:rsidP="00A27355">
      <w:pPr>
        <w:pStyle w:val="B1"/>
        <w:ind w:firstLine="0"/>
      </w:pPr>
      <w:r>
        <w:rPr>
          <w:lang w:eastAsia="zh-CN"/>
        </w:rPr>
        <w:t>I</w:t>
      </w:r>
      <w:r w:rsidRPr="001204E1">
        <w:rPr>
          <w:lang w:eastAsia="zh-CN"/>
        </w:rPr>
        <w:t>f the UPF doesn't support some of the event ID</w:t>
      </w:r>
      <w:r>
        <w:rPr>
          <w:lang w:eastAsia="zh-CN"/>
        </w:rPr>
        <w:t>(s) a</w:t>
      </w:r>
      <w:r w:rsidRPr="001204E1">
        <w:rPr>
          <w:lang w:eastAsia="zh-CN"/>
        </w:rPr>
        <w:t>ccording to the step 0</w:t>
      </w:r>
      <w:r>
        <w:rPr>
          <w:lang w:eastAsia="zh-CN"/>
        </w:rPr>
        <w:t xml:space="preserve"> or Direct Reporting is not enabled from the NWDAF in the step 5,</w:t>
      </w:r>
      <w:r w:rsidRPr="001204E1">
        <w:rPr>
          <w:lang w:eastAsia="zh-CN"/>
        </w:rPr>
        <w:t xml:space="preserve"> the related data will be collected via N4 procedure between SMF and UPF.</w:t>
      </w:r>
      <w:r>
        <w:rPr>
          <w:lang w:eastAsia="zh-CN"/>
        </w:rPr>
        <w:t xml:space="preserve"> Then, the SMF may notify NWDAF of the event report using </w:t>
      </w:r>
      <w:r>
        <w:t>Nsmf_EventExposure_Notify.</w:t>
      </w:r>
    </w:p>
    <w:p w14:paraId="11D8DC29" w14:textId="70E8F490" w:rsidR="00041E30" w:rsidRPr="001204E1" w:rsidRDefault="00041E30" w:rsidP="00041E30">
      <w:pPr>
        <w:pStyle w:val="EditorsNote"/>
      </w:pPr>
      <w:r w:rsidRPr="001204E1">
        <w:t>Editor</w:t>
      </w:r>
      <w:r w:rsidR="001204E1" w:rsidRPr="001204E1">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31"/>
      </w:pPr>
      <w:bookmarkStart w:id="510" w:name="_Toc100835707"/>
      <w:bookmarkStart w:id="511" w:name="_Toc101415538"/>
      <w:bookmarkStart w:id="512" w:name="_Toc112753939"/>
      <w:bookmarkStart w:id="513" w:name="_Toc112775441"/>
      <w:r w:rsidRPr="001204E1">
        <w:t>6.9.4</w:t>
      </w:r>
      <w:r w:rsidRPr="001204E1">
        <w:tab/>
        <w:t>Impacts on services, entities and interfaces</w:t>
      </w:r>
      <w:bookmarkEnd w:id="510"/>
      <w:bookmarkEnd w:id="511"/>
      <w:bookmarkEnd w:id="512"/>
      <w:bookmarkEnd w:id="513"/>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lastRenderedPageBreak/>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7777777" w:rsidR="00C30FD8" w:rsidRPr="001204E1" w:rsidRDefault="00C30FD8" w:rsidP="00C30FD8">
      <w:pPr>
        <w:pStyle w:val="B1"/>
      </w:pPr>
      <w:r w:rsidRPr="001204E1">
        <w:t>-</w:t>
      </w:r>
      <w:r w:rsidRPr="001204E1">
        <w:tab/>
        <w:t>Determine the target DNAI from 5GC by the mapping table between IP range/address and DNAI.</w:t>
      </w:r>
    </w:p>
    <w:p w14:paraId="6E659B4F" w14:textId="1289BF39" w:rsidR="00CA14CB" w:rsidRPr="001204E1" w:rsidRDefault="00C30FD8" w:rsidP="00CA14CB">
      <w:pPr>
        <w:pStyle w:val="B1"/>
        <w:rPr>
          <w:lang w:eastAsia="zh-CN"/>
        </w:rPr>
      </w:pPr>
      <w:r w:rsidRPr="001204E1">
        <w:t>-</w:t>
      </w:r>
      <w:r w:rsidRPr="001204E1">
        <w:tab/>
        <w:t>Responsible to transfer the area of interests from NF consumer to SMF service area for SMF discovery in NRF.</w:t>
      </w:r>
    </w:p>
    <w:p w14:paraId="4B04296C" w14:textId="77777777" w:rsidR="00CA14CB" w:rsidRPr="001204E1" w:rsidRDefault="00CA14CB" w:rsidP="00CA14CB">
      <w:pPr>
        <w:pStyle w:val="21"/>
      </w:pPr>
      <w:bookmarkStart w:id="514" w:name="_Toc100835708"/>
      <w:bookmarkStart w:id="515" w:name="_Toc101415539"/>
      <w:bookmarkStart w:id="516" w:name="_Toc112753940"/>
      <w:bookmarkStart w:id="517" w:name="_Toc112775442"/>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14"/>
      <w:bookmarkEnd w:id="515"/>
      <w:bookmarkEnd w:id="516"/>
      <w:bookmarkEnd w:id="517"/>
    </w:p>
    <w:p w14:paraId="79B5FAA8" w14:textId="77777777" w:rsidR="00CA14CB" w:rsidRPr="001204E1" w:rsidRDefault="00CA14CB" w:rsidP="00CA14CB">
      <w:pPr>
        <w:pStyle w:val="31"/>
        <w:rPr>
          <w:lang w:eastAsia="ko-KR"/>
        </w:rPr>
      </w:pPr>
      <w:bookmarkStart w:id="518" w:name="_Toc100835709"/>
      <w:bookmarkStart w:id="519" w:name="_Toc101415540"/>
      <w:bookmarkStart w:id="520" w:name="_Toc112753941"/>
      <w:bookmarkStart w:id="521" w:name="_Toc112775443"/>
      <w:r w:rsidRPr="001204E1">
        <w:rPr>
          <w:lang w:eastAsia="ko-KR"/>
        </w:rPr>
        <w:t>6.10.1</w:t>
      </w:r>
      <w:r w:rsidRPr="001204E1">
        <w:rPr>
          <w:lang w:eastAsia="ko-KR"/>
        </w:rPr>
        <w:tab/>
        <w:t>Key Issue mapping</w:t>
      </w:r>
      <w:bookmarkEnd w:id="518"/>
      <w:bookmarkEnd w:id="519"/>
      <w:bookmarkEnd w:id="520"/>
      <w:bookmarkEnd w:id="521"/>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31"/>
        <w:rPr>
          <w:lang w:eastAsia="ko-KR"/>
        </w:rPr>
      </w:pPr>
      <w:bookmarkStart w:id="522" w:name="_Toc100835710"/>
      <w:bookmarkStart w:id="523" w:name="_Toc101415541"/>
      <w:bookmarkStart w:id="524" w:name="_Toc112753942"/>
      <w:bookmarkStart w:id="525" w:name="_Toc112775444"/>
      <w:r w:rsidRPr="001204E1">
        <w:rPr>
          <w:lang w:eastAsia="ko-KR"/>
        </w:rPr>
        <w:t>6.10.2</w:t>
      </w:r>
      <w:r w:rsidRPr="001204E1">
        <w:rPr>
          <w:lang w:eastAsia="ko-KR"/>
        </w:rPr>
        <w:tab/>
        <w:t>Description</w:t>
      </w:r>
      <w:bookmarkEnd w:id="522"/>
      <w:bookmarkEnd w:id="523"/>
      <w:bookmarkEnd w:id="524"/>
      <w:bookmarkEnd w:id="525"/>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31"/>
        <w:rPr>
          <w:lang w:eastAsia="zh-CN"/>
        </w:rPr>
      </w:pPr>
      <w:bookmarkStart w:id="526" w:name="_Toc100835711"/>
      <w:bookmarkStart w:id="527" w:name="_Toc101415542"/>
      <w:bookmarkStart w:id="528" w:name="_Toc112753943"/>
      <w:bookmarkStart w:id="529" w:name="_Toc112775445"/>
      <w:r w:rsidRPr="001204E1">
        <w:rPr>
          <w:lang w:eastAsia="ko-KR"/>
        </w:rPr>
        <w:t>6.10.3</w:t>
      </w:r>
      <w:r w:rsidRPr="001204E1">
        <w:rPr>
          <w:lang w:eastAsia="ko-KR"/>
        </w:rPr>
        <w:tab/>
        <w:t>Procedures</w:t>
      </w:r>
      <w:bookmarkEnd w:id="526"/>
      <w:bookmarkEnd w:id="527"/>
      <w:bookmarkEnd w:id="528"/>
      <w:bookmarkEnd w:id="529"/>
    </w:p>
    <w:p w14:paraId="533DD948" w14:textId="5564EF8F" w:rsidR="00CA14CB" w:rsidRPr="000D3167" w:rsidRDefault="00423E42" w:rsidP="00041E30">
      <w:pPr>
        <w:pStyle w:val="TH"/>
      </w:pPr>
      <w:r>
        <w:object w:dxaOrig="8300" w:dyaOrig="6000" w14:anchorId="57E7EEAA">
          <v:shape id="_x0000_i1051" type="#_x0000_t75" style="width:415pt;height:299.85pt" o:ole="">
            <v:imagedata r:id="rId64" o:title=""/>
          </v:shape>
          <o:OLEObject Type="Embed" ProgID="Visio.Drawing.15" ShapeID="_x0000_i1051" DrawAspect="Content" ObjectID="_1723633880" r:id="rId65"/>
        </w:object>
      </w:r>
    </w:p>
    <w:p w14:paraId="06C580CB" w14:textId="1C4722A9" w:rsidR="00CA14CB" w:rsidRPr="000D3167" w:rsidRDefault="00CA14CB" w:rsidP="00CA14CB">
      <w:pPr>
        <w:pStyle w:val="TF"/>
      </w:pPr>
      <w:r w:rsidRPr="000D3167">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t>2.</w:t>
      </w:r>
      <w:r>
        <w:tab/>
        <w:t>The UDM provides a Nudm_UECM_Get response to the NWDAF with the corresponding SMF.</w:t>
      </w:r>
    </w:p>
    <w:p w14:paraId="32874A60" w14:textId="77777777" w:rsidR="000D3167" w:rsidRDefault="000D3167" w:rsidP="000D3167">
      <w:r>
        <w:t>For case 2, where the NWDAF requests UPF information Exposure for a certain AOI, step1 and 2 are as below:</w:t>
      </w:r>
    </w:p>
    <w:p w14:paraId="6D48B9E7" w14:textId="20C43D5A" w:rsidR="000D3167" w:rsidRDefault="000D3167" w:rsidP="000D3167">
      <w:pPr>
        <w:pStyle w:val="B1"/>
      </w:pPr>
      <w:r>
        <w:lastRenderedPageBreak/>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0095B79" w:rsidR="00423E42" w:rsidRPr="00423E42" w:rsidRDefault="00423E42" w:rsidP="00A27355">
      <w:pPr>
        <w:pStyle w:val="NO"/>
        <w:rPr>
          <w:lang w:val="en-US"/>
        </w:rPr>
      </w:pPr>
      <w:r>
        <w:t>NOTE:</w:t>
      </w:r>
      <w:r w:rsidR="004A644E">
        <w:rPr>
          <w:lang w:val="en-US"/>
        </w:rPr>
        <w:tab/>
      </w:r>
      <w:r>
        <w:rPr>
          <w:lang w:val="en-US"/>
        </w:rPr>
        <w:t>For UPF, “</w:t>
      </w:r>
      <w:bookmarkStart w:id="530" w:name="OLE_LINK3"/>
      <w:r>
        <w:rPr>
          <w:lang w:val="en-US"/>
        </w:rPr>
        <w:t>UPF Event Exposure Service</w:t>
      </w:r>
      <w:bookmarkEnd w:id="530"/>
      <w:r>
        <w:rPr>
          <w:lang w:val="en-US"/>
        </w:rPr>
        <w:t>”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6793D199" w14:textId="0A7DD40D" w:rsidR="00BD4B36" w:rsidRDefault="00BD4B36" w:rsidP="00BD4B36">
      <w:pPr>
        <w:pStyle w:val="B1"/>
      </w:pPr>
      <w:r w:rsidRPr="001204E1">
        <w:t>4a.</w:t>
      </w:r>
      <w:r w:rsidRPr="001204E1">
        <w:tab/>
        <w:t xml:space="preserve">For case 2, the SMF discovers the UPF instance by invoking Nnrf_NFDiscovery request </w:t>
      </w:r>
      <w:r w:rsidR="00423E42">
        <w:rPr>
          <w:lang w:val="en-US"/>
        </w:rPr>
        <w:t>with UPF Event Exposure Service</w:t>
      </w:r>
      <w:r w:rsidR="00423E42" w:rsidRPr="001204E1">
        <w:t xml:space="preserve"> </w:t>
      </w:r>
      <w:r w:rsidRPr="001204E1">
        <w:t xml:space="preserve">towards NRF, including Area of Interest, </w:t>
      </w:r>
      <w:r w:rsidR="00423E42">
        <w:rPr>
          <w:lang w:val="en-US"/>
        </w:rPr>
        <w:t xml:space="preserve">to get the UPF which supports user plane data reporting. </w:t>
      </w:r>
      <w:r w:rsidR="00423E42">
        <w:t>A</w:t>
      </w:r>
      <w:r w:rsidR="00423E42" w:rsidRPr="001204E1">
        <w:t xml:space="preserve">nd </w:t>
      </w:r>
      <w:r w:rsidRPr="001204E1">
        <w:t>the NRF responses with UPF IP address to the SMF.</w:t>
      </w:r>
    </w:p>
    <w:p w14:paraId="4005DD59" w14:textId="77777777" w:rsidR="00423E42" w:rsidRDefault="00423E42" w:rsidP="00423E42">
      <w:pPr>
        <w:pStyle w:val="B1"/>
      </w:pPr>
      <w:r>
        <w:t>4b. For case 2, the SMF subscribes to AMF by invoking Namf_EventExposure_Subscribe with Event "Number of UEs present in a geographical area" to get the UE list 1 in the AOI.</w:t>
      </w:r>
    </w:p>
    <w:p w14:paraId="3C09841C" w14:textId="4377B66C" w:rsidR="00423E42" w:rsidRDefault="00423E42" w:rsidP="00423E42">
      <w:pPr>
        <w:pStyle w:val="B1"/>
      </w:pPr>
      <w:r>
        <w:t>4c. SMF locally determin</w:t>
      </w:r>
      <w:r w:rsidR="00A1422F">
        <w:t>e</w:t>
      </w:r>
      <w:r>
        <w:t xml:space="preserve">s the UE list 2 for user plane data reporting which is included in the Target of Event Reporting sending to UPF. </w:t>
      </w:r>
    </w:p>
    <w:p w14:paraId="541E0BC6" w14:textId="77777777" w:rsidR="00423E42" w:rsidRDefault="00423E42" w:rsidP="00A27355">
      <w:pPr>
        <w:pStyle w:val="B1"/>
        <w:ind w:firstLine="0"/>
      </w:pPr>
      <w:r>
        <w:t xml:space="preserve">If the Target of Event Reporting from NWDAF is a UE or a group of UEs, the SMF determines UE list 2 for user plane data reporting which locate(s) in the AOI by matching the UE or group of UEs from Target of Event Reporting with the UE list 1 from AMF in step 4b. </w:t>
      </w:r>
    </w:p>
    <w:p w14:paraId="40825431" w14:textId="1FB69076" w:rsidR="00423E42" w:rsidRPr="001204E1" w:rsidRDefault="00423E42" w:rsidP="00A27355">
      <w:pPr>
        <w:pStyle w:val="B1"/>
        <w:ind w:firstLine="0"/>
      </w:pPr>
      <w:r>
        <w:t>If the Target of Event Reporting from NWDAF is any UE, the UE list 2 is the UE list 1 from AMF in step 4b.</w:t>
      </w:r>
    </w:p>
    <w:p w14:paraId="7714D83D" w14:textId="183CB78A" w:rsidR="00CA14CB" w:rsidRPr="001204E1" w:rsidRDefault="00CA14CB" w:rsidP="00CA14CB">
      <w:pPr>
        <w:pStyle w:val="B1"/>
      </w:pPr>
      <w:r w:rsidRPr="001204E1">
        <w:t>4.</w:t>
      </w:r>
      <w:r w:rsidRPr="001204E1">
        <w:tab/>
        <w:t xml:space="preserve">The SMF sends the request to the UPF over </w:t>
      </w:r>
      <w:r w:rsidR="00423E42">
        <w:rPr>
          <w:lang w:val="en-US"/>
        </w:rPr>
        <w:t>N4 Session Establishment Request/Response</w:t>
      </w:r>
      <w:r w:rsidRPr="001204E1">
        <w:t xml:space="preserve"> message including the NWDAF address, Event Filter Information, Target of Event Reporting, and Target Subscription Information.</w:t>
      </w:r>
      <w:r w:rsidR="00423E42">
        <w:t xml:space="preserve"> </w:t>
      </w:r>
      <w:r w:rsidR="00423E42">
        <w:rPr>
          <w:lang w:val="en-US"/>
        </w:rPr>
        <w:t xml:space="preserve">For case 1, </w:t>
      </w:r>
      <w:r w:rsidR="00423E42">
        <w:t>Target of Event Reporting</w:t>
      </w:r>
      <w:r w:rsidR="00423E42">
        <w:rPr>
          <w:lang w:val="en-US"/>
        </w:rPr>
        <w:t xml:space="preserve"> is the </w:t>
      </w:r>
      <w:r w:rsidR="00423E42">
        <w:t>certain UE</w:t>
      </w:r>
      <w:r w:rsidR="00423E42">
        <w:rPr>
          <w:lang w:val="en-US"/>
        </w:rPr>
        <w:t xml:space="preserve"> or the</w:t>
      </w:r>
      <w:r w:rsidR="00423E42">
        <w:t xml:space="preserve"> group of UEs</w:t>
      </w:r>
      <w:r w:rsidR="00423E42">
        <w:rPr>
          <w:lang w:val="en-US"/>
        </w:rPr>
        <w:t xml:space="preserve"> same as step 1, For case 2, </w:t>
      </w:r>
      <w:r w:rsidR="00423E42">
        <w:t>Target of Event Reporting</w:t>
      </w:r>
      <w:r w:rsidR="00423E42">
        <w:rPr>
          <w:lang w:val="en-US"/>
        </w:rPr>
        <w:t xml:space="preserve"> is the UE list 2 from step 4c.</w:t>
      </w:r>
    </w:p>
    <w:p w14:paraId="75B883B5" w14:textId="5B325FC2" w:rsidR="00CA14CB" w:rsidRDefault="00CA14CB" w:rsidP="00CA14CB">
      <w:pPr>
        <w:pStyle w:val="B1"/>
      </w:pPr>
      <w:r w:rsidRPr="001204E1">
        <w:t>5.</w:t>
      </w:r>
      <w:r w:rsidRPr="001204E1">
        <w:tab/>
        <w:t>The UPF responds with the locally collected UPF data by invoking Nupf_EventExposure_Notify service operation to the NWDAF.</w:t>
      </w:r>
    </w:p>
    <w:p w14:paraId="7AAB3F31" w14:textId="5B154875" w:rsidR="00423E42" w:rsidRDefault="00423E42" w:rsidP="00A27355">
      <w:pPr>
        <w:pStyle w:val="B1"/>
        <w:rPr>
          <w:lang w:val="en-US"/>
        </w:rPr>
      </w:pPr>
      <w:r>
        <w:rPr>
          <w:lang w:val="en-US"/>
        </w:rPr>
        <w:t>6a.</w:t>
      </w:r>
      <w:r w:rsidR="003B18C4">
        <w:rPr>
          <w:lang w:val="en-US"/>
        </w:rPr>
        <w:t xml:space="preserve"> </w:t>
      </w:r>
      <w:r>
        <w:rPr>
          <w:lang w:val="en-US"/>
        </w:rPr>
        <w:t>For case 2, the SMF keeps monitoring to update UE list 1 by invoking Namf_EventExposure_Subscribe with Event "UE moving in or out of Area of Interest".</w:t>
      </w:r>
    </w:p>
    <w:p w14:paraId="36907024" w14:textId="37DE2DD8" w:rsidR="00423E42" w:rsidRDefault="00423E42" w:rsidP="00423E42">
      <w:pPr>
        <w:pStyle w:val="B1"/>
        <w:rPr>
          <w:lang w:val="en-US"/>
        </w:rPr>
      </w:pPr>
      <w:r>
        <w:rPr>
          <w:lang w:val="en-US"/>
        </w:rPr>
        <w:t xml:space="preserve">6b. </w:t>
      </w:r>
      <w:r>
        <w:t xml:space="preserve">The SMF </w:t>
      </w:r>
      <w:r>
        <w:rPr>
          <w:lang w:val="en-US"/>
        </w:rPr>
        <w:t>determin</w:t>
      </w:r>
      <w:r w:rsidR="00210439">
        <w:rPr>
          <w:lang w:val="en-US"/>
        </w:rPr>
        <w:t>e</w:t>
      </w:r>
      <w:r>
        <w:rPr>
          <w:lang w:val="en-US"/>
        </w:rPr>
        <w:t>s the updated UE list 2 for user plane date reporting same as step 4c with the result from AMF from step 6a.</w:t>
      </w:r>
    </w:p>
    <w:p w14:paraId="6DE98BD4" w14:textId="2DF8019E" w:rsidR="00423E42" w:rsidRPr="001204E1" w:rsidRDefault="00423E42" w:rsidP="00423E42">
      <w:pPr>
        <w:pStyle w:val="B1"/>
      </w:pPr>
      <w:r>
        <w:rPr>
          <w:lang w:val="en-US"/>
        </w:rPr>
        <w:t xml:space="preserve">6c. </w:t>
      </w:r>
      <w:r>
        <w:t>The SMF sends the request to the UPF over N4</w:t>
      </w:r>
      <w:r>
        <w:rPr>
          <w:lang w:val="en-US"/>
        </w:rPr>
        <w:t xml:space="preserve"> </w:t>
      </w:r>
      <w:r>
        <w:t>Session</w:t>
      </w:r>
      <w:r>
        <w:rPr>
          <w:lang w:val="en-US"/>
        </w:rPr>
        <w:t xml:space="preserve"> </w:t>
      </w:r>
      <w:r>
        <w:t>Modification</w:t>
      </w:r>
      <w:r>
        <w:rPr>
          <w:lang w:val="en-US"/>
        </w:rPr>
        <w:t xml:space="preserve"> </w:t>
      </w:r>
      <w:r>
        <w:t>Request/Response message</w:t>
      </w:r>
      <w:r>
        <w:rPr>
          <w:lang w:val="en-US"/>
        </w:rPr>
        <w:t xml:space="preserve"> </w:t>
      </w:r>
      <w:r>
        <w:t>including the Target of Event Reporting</w:t>
      </w:r>
      <w:r>
        <w:rPr>
          <w:lang w:val="en-US"/>
        </w:rPr>
        <w:t xml:space="preserve"> which is the updated UE list from step 6b. And t</w:t>
      </w:r>
      <w:r>
        <w:t xml:space="preserve">he UPF responds </w:t>
      </w:r>
      <w:r>
        <w:rPr>
          <w:lang w:val="en-US"/>
        </w:rPr>
        <w:t>to SMF same as step 5</w:t>
      </w:r>
      <w:r>
        <w:t>.</w:t>
      </w:r>
    </w:p>
    <w:p w14:paraId="17CEF3B2" w14:textId="77777777" w:rsidR="00B87507" w:rsidRPr="001204E1" w:rsidRDefault="00B87507" w:rsidP="00B87507">
      <w:pPr>
        <w:pStyle w:val="31"/>
      </w:pPr>
      <w:bookmarkStart w:id="531" w:name="_Toc112753944"/>
      <w:bookmarkStart w:id="532" w:name="_Toc112775446"/>
      <w:r w:rsidRPr="001204E1">
        <w:t>6.10.4</w:t>
      </w:r>
      <w:r w:rsidRPr="001204E1">
        <w:tab/>
        <w:t>Impacts on services, entities and interfaces</w:t>
      </w:r>
      <w:bookmarkEnd w:id="531"/>
      <w:bookmarkEnd w:id="532"/>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lastRenderedPageBreak/>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565C82D4" w:rsidR="00E34CF3" w:rsidRPr="001204E1" w:rsidRDefault="00E34CF3" w:rsidP="00B87507">
      <w:pPr>
        <w:pStyle w:val="B1"/>
      </w:pPr>
      <w:r>
        <w:t>-</w:t>
      </w:r>
      <w:r>
        <w:tab/>
      </w:r>
      <w:r>
        <w:rPr>
          <w:lang w:val="en-US"/>
        </w:rPr>
        <w:t>Support new indication “UPF Event Exposure Service”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2455389C" w:rsidR="00E34CF3" w:rsidRDefault="00E34CF3" w:rsidP="00CA14CB">
      <w:pPr>
        <w:pStyle w:val="B1"/>
        <w:rPr>
          <w:lang w:val="en-US"/>
        </w:rPr>
      </w:pPr>
      <w:r>
        <w:t>-</w:t>
      </w:r>
      <w:r>
        <w:tab/>
      </w:r>
      <w:r>
        <w:rPr>
          <w:lang w:val="en-US"/>
        </w:rPr>
        <w:t>Support new indication “UPF Event Exposure Service”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7C4202EB" w:rsidR="00E34CF3" w:rsidRPr="001204E1" w:rsidRDefault="00E34CF3" w:rsidP="00E34CF3">
      <w:pPr>
        <w:pStyle w:val="B1"/>
      </w:pPr>
      <w:r>
        <w:t>-</w:t>
      </w:r>
      <w:r>
        <w:tab/>
      </w:r>
      <w:r>
        <w:rPr>
          <w:lang w:val="en-US"/>
        </w:rPr>
        <w:t>Support new indication</w:t>
      </w:r>
      <w:r w:rsidR="008D619C">
        <w:rPr>
          <w:lang w:val="en-US"/>
        </w:rPr>
        <w:t xml:space="preserve"> “</w:t>
      </w:r>
      <w:r>
        <w:rPr>
          <w:lang w:val="en-US"/>
        </w:rPr>
        <w:t>UPF Event Exposure Service” registration from SMF and UPF.</w:t>
      </w:r>
    </w:p>
    <w:p w14:paraId="42A1B828" w14:textId="616AF6A8" w:rsidR="00CA14CB" w:rsidRPr="001204E1" w:rsidRDefault="00CA14CB" w:rsidP="00CA14CB">
      <w:pPr>
        <w:pStyle w:val="21"/>
      </w:pPr>
      <w:bookmarkStart w:id="533" w:name="_Toc100835712"/>
      <w:bookmarkStart w:id="534" w:name="_Toc101415543"/>
      <w:bookmarkStart w:id="535" w:name="_Toc112753945"/>
      <w:bookmarkStart w:id="536" w:name="_Toc112775447"/>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33"/>
      <w:bookmarkEnd w:id="534"/>
      <w:r w:rsidR="00544834" w:rsidRPr="001204E1">
        <w:t xml:space="preserve"> subscribed directly from UPF</w:t>
      </w:r>
      <w:bookmarkEnd w:id="535"/>
      <w:bookmarkEnd w:id="536"/>
    </w:p>
    <w:p w14:paraId="4E14525A" w14:textId="77777777" w:rsidR="00F279C1" w:rsidRPr="001204E1" w:rsidRDefault="00F279C1" w:rsidP="00F279C1">
      <w:pPr>
        <w:pStyle w:val="31"/>
        <w:rPr>
          <w:lang w:eastAsia="ko-KR"/>
        </w:rPr>
      </w:pPr>
      <w:bookmarkStart w:id="537" w:name="_Toc112753946"/>
      <w:bookmarkStart w:id="538" w:name="_Toc112775448"/>
      <w:bookmarkStart w:id="539" w:name="_Toc100835713"/>
      <w:bookmarkStart w:id="540" w:name="_Toc101415544"/>
      <w:r w:rsidRPr="001204E1">
        <w:rPr>
          <w:lang w:eastAsia="ko-KR"/>
        </w:rPr>
        <w:t>6.11.1</w:t>
      </w:r>
      <w:r w:rsidRPr="001204E1">
        <w:rPr>
          <w:lang w:eastAsia="ko-KR"/>
        </w:rPr>
        <w:tab/>
        <w:t>Key Issue mapping</w:t>
      </w:r>
      <w:bookmarkEnd w:id="537"/>
      <w:bookmarkEnd w:id="538"/>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31"/>
        <w:rPr>
          <w:lang w:eastAsia="ko-KR"/>
        </w:rPr>
      </w:pPr>
      <w:bookmarkStart w:id="541" w:name="_Toc112753947"/>
      <w:bookmarkStart w:id="542" w:name="_Toc112775449"/>
      <w:r w:rsidRPr="001204E1">
        <w:rPr>
          <w:lang w:eastAsia="ko-KR"/>
        </w:rPr>
        <w:t>6.11.</w:t>
      </w:r>
      <w:r w:rsidR="00F279C1" w:rsidRPr="001204E1">
        <w:rPr>
          <w:lang w:eastAsia="ko-KR"/>
        </w:rPr>
        <w:t>2</w:t>
      </w:r>
      <w:r w:rsidRPr="001204E1">
        <w:rPr>
          <w:lang w:eastAsia="ko-KR"/>
        </w:rPr>
        <w:tab/>
        <w:t>Description</w:t>
      </w:r>
      <w:bookmarkEnd w:id="539"/>
      <w:bookmarkEnd w:id="540"/>
      <w:bookmarkEnd w:id="541"/>
      <w:bookmarkEnd w:id="542"/>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31"/>
        <w:rPr>
          <w:lang w:eastAsia="ko-KR"/>
        </w:rPr>
      </w:pPr>
      <w:bookmarkStart w:id="543" w:name="_Toc100835714"/>
      <w:bookmarkStart w:id="544" w:name="_Toc101415545"/>
      <w:bookmarkStart w:id="545" w:name="_Toc112753948"/>
      <w:bookmarkStart w:id="546" w:name="_Toc112775450"/>
      <w:r w:rsidRPr="001204E1">
        <w:rPr>
          <w:lang w:eastAsia="ko-KR"/>
        </w:rPr>
        <w:t>6.11.</w:t>
      </w:r>
      <w:r w:rsidR="00F279C1" w:rsidRPr="001204E1">
        <w:rPr>
          <w:lang w:eastAsia="ko-KR"/>
        </w:rPr>
        <w:t>3</w:t>
      </w:r>
      <w:r w:rsidRPr="001204E1">
        <w:rPr>
          <w:lang w:eastAsia="ko-KR"/>
        </w:rPr>
        <w:tab/>
        <w:t>Procedures</w:t>
      </w:r>
      <w:bookmarkEnd w:id="543"/>
      <w:bookmarkEnd w:id="544"/>
      <w:bookmarkEnd w:id="545"/>
      <w:bookmarkEnd w:id="546"/>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70E615F1" w:rsidR="00041E30" w:rsidRPr="001204E1" w:rsidRDefault="00041E30" w:rsidP="00CA14CB">
      <w:pPr>
        <w:rPr>
          <w:lang w:eastAsia="zh-CN"/>
        </w:rPr>
      </w:pPr>
      <w:r w:rsidRPr="001204E1">
        <w:rPr>
          <w:lang w:eastAsia="zh-CN"/>
        </w:rPr>
        <w:t xml:space="preserve">For the analytics targeting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3" type="#_x0000_t75" style="width:227.45pt;height:187.1pt" o:ole="">
            <v:imagedata r:id="rId66" o:title=""/>
          </v:shape>
          <o:OLEObject Type="Embed" ProgID="Visio.Drawing.15" ShapeID="_x0000_i1053" DrawAspect="Content" ObjectID="_1723633881" r:id="rId67"/>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3EB43453" w:rsidR="00041E30" w:rsidRPr="001204E1" w:rsidRDefault="00041E30" w:rsidP="00041E30">
      <w:pPr>
        <w:pStyle w:val="B1"/>
      </w:pPr>
      <w:r w:rsidRPr="001204E1">
        <w:tab/>
        <w:t xml:space="preserve">For the analytics targeting </w:t>
      </w:r>
      <w:r w:rsidR="001204E1" w:rsidRPr="001204E1">
        <w:t>"</w:t>
      </w:r>
      <w:r w:rsidRPr="001204E1">
        <w:t>any UE</w:t>
      </w:r>
      <w:r w:rsidR="001204E1" w:rsidRPr="001204E1">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6D86048F"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1204E1" w:rsidRPr="001204E1">
        <w:t>"</w:t>
      </w:r>
      <w:r w:rsidR="00F279C1" w:rsidRPr="001204E1">
        <w:t>Any UE</w:t>
      </w:r>
      <w:r w:rsidR="001204E1" w:rsidRPr="001204E1">
        <w:t>"</w:t>
      </w:r>
      <w:r w:rsidR="00F279C1" w:rsidRPr="001204E1">
        <w:t xml:space="preserve"> scenarios, the request is sent to the relevant UPF(s) including filters like S-NSSAI, DNN</w:t>
      </w:r>
      <w:r w:rsidR="006B5482">
        <w:t>, or AoI</w:t>
      </w:r>
      <w:r w:rsidRPr="001204E1">
        <w:t>.</w:t>
      </w:r>
    </w:p>
    <w:p w14:paraId="408E3063" w14:textId="4428843A"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1204E1" w:rsidRPr="001204E1">
        <w:rPr>
          <w:lang w:eastAsia="zh-CN"/>
        </w:rPr>
        <w:t>"</w:t>
      </w:r>
      <w:r w:rsidRPr="001204E1">
        <w:rPr>
          <w:lang w:eastAsia="zh-CN"/>
        </w:rPr>
        <w:t>any UE</w:t>
      </w:r>
      <w:r w:rsidR="001204E1" w:rsidRPr="001204E1">
        <w:rPr>
          <w:lang w:eastAsia="zh-CN"/>
        </w:rPr>
        <w:t>"</w:t>
      </w:r>
      <w:r w:rsidRPr="001204E1">
        <w:rPr>
          <w:lang w:eastAsia="zh-CN"/>
        </w:rPr>
        <w:t xml:space="preserve"> filtered by specific DNN and/or slices which served by the same UPF.</w:t>
      </w:r>
    </w:p>
    <w:p w14:paraId="22AC28E4" w14:textId="112C7DD4" w:rsidR="006B5482" w:rsidRPr="001204E1" w:rsidRDefault="006B5482" w:rsidP="00A27355">
      <w:pPr>
        <w:pStyle w:val="B1"/>
        <w:ind w:firstLine="0"/>
      </w:pPr>
      <w:r w:rsidRPr="00A27355">
        <w:rPr>
          <w:rFonts w:hint="eastAsia"/>
        </w:rPr>
        <w:t>I</w:t>
      </w:r>
      <w:r w:rsidRPr="00A27355">
        <w:t>f the subscription has included AoI, the UPF need to determine which UEs are in the AoI and whether the UEs are entering</w:t>
      </w:r>
      <w:r w:rsidRPr="00A27355">
        <w:rPr>
          <w:rFonts w:hint="eastAsia"/>
        </w:rPr>
        <w:t>/leaving</w:t>
      </w:r>
      <w:r w:rsidRPr="00A27355">
        <w:t xml:space="preserve"> </w:t>
      </w:r>
      <w:r w:rsidRPr="00A27355">
        <w:rPr>
          <w:rFonts w:hint="eastAsia"/>
        </w:rPr>
        <w:t>th</w:t>
      </w:r>
      <w:r w:rsidRPr="00A27355">
        <w:t>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31"/>
        <w:rPr>
          <w:lang w:eastAsia="ko-KR"/>
        </w:rPr>
      </w:pPr>
      <w:bookmarkStart w:id="547" w:name="_Toc112753949"/>
      <w:bookmarkStart w:id="548" w:name="_Toc112775451"/>
      <w:r w:rsidRPr="001204E1">
        <w:rPr>
          <w:lang w:eastAsia="ko-KR"/>
        </w:rPr>
        <w:t>6.11.4</w:t>
      </w:r>
      <w:r w:rsidRPr="001204E1">
        <w:rPr>
          <w:lang w:eastAsia="ko-KR"/>
        </w:rPr>
        <w:tab/>
        <w:t>Impacts on services, entities and interfaces</w:t>
      </w:r>
      <w:bookmarkEnd w:id="547"/>
      <w:bookmarkEnd w:id="548"/>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21"/>
      </w:pPr>
      <w:bookmarkStart w:id="549" w:name="_Toc97057911"/>
      <w:bookmarkStart w:id="550" w:name="_Toc97057838"/>
      <w:bookmarkStart w:id="551" w:name="_Toc97052784"/>
      <w:bookmarkStart w:id="552" w:name="_Toc97052456"/>
      <w:bookmarkStart w:id="553" w:name="_Toc97546137"/>
      <w:bookmarkStart w:id="554" w:name="_Toc112753950"/>
      <w:bookmarkStart w:id="555" w:name="_Toc112775452"/>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49"/>
      <w:bookmarkEnd w:id="550"/>
      <w:bookmarkEnd w:id="551"/>
      <w:bookmarkEnd w:id="552"/>
      <w:bookmarkEnd w:id="553"/>
      <w:r w:rsidRPr="001204E1">
        <w:t>UPF registration to the NRF and NWDAF collecting data from UPF</w:t>
      </w:r>
      <w:bookmarkEnd w:id="554"/>
      <w:bookmarkEnd w:id="555"/>
    </w:p>
    <w:p w14:paraId="00417585" w14:textId="0604AA94" w:rsidR="00096045" w:rsidRPr="001204E1" w:rsidRDefault="00096045" w:rsidP="00096045">
      <w:pPr>
        <w:pStyle w:val="31"/>
      </w:pPr>
      <w:bookmarkStart w:id="556" w:name="_Toc112753951"/>
      <w:bookmarkStart w:id="557" w:name="_Toc112775453"/>
      <w:r w:rsidRPr="001204E1">
        <w:t>6.</w:t>
      </w:r>
      <w:r w:rsidR="00726780" w:rsidRPr="001204E1">
        <w:t>12</w:t>
      </w:r>
      <w:r w:rsidRPr="001204E1">
        <w:t>.1</w:t>
      </w:r>
      <w:r w:rsidRPr="001204E1">
        <w:tab/>
        <w:t>Key Issue mapping</w:t>
      </w:r>
      <w:bookmarkEnd w:id="556"/>
      <w:bookmarkEnd w:id="557"/>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31"/>
      </w:pPr>
      <w:bookmarkStart w:id="558" w:name="_Toc97052785"/>
      <w:bookmarkStart w:id="559" w:name="_Toc97052457"/>
      <w:bookmarkStart w:id="560" w:name="_Toc97057839"/>
      <w:bookmarkStart w:id="561" w:name="_Toc97057912"/>
      <w:bookmarkStart w:id="562" w:name="_Toc97546138"/>
      <w:bookmarkStart w:id="563" w:name="_Toc112753952"/>
      <w:bookmarkStart w:id="564" w:name="_Toc112775454"/>
      <w:r w:rsidRPr="003B50A6">
        <w:t>6.</w:t>
      </w:r>
      <w:r w:rsidR="00726780" w:rsidRPr="003B50A6">
        <w:t>12</w:t>
      </w:r>
      <w:r w:rsidRPr="003B50A6">
        <w:t>.2</w:t>
      </w:r>
      <w:r w:rsidRPr="003B50A6">
        <w:tab/>
        <w:t>Description</w:t>
      </w:r>
      <w:bookmarkStart w:id="565" w:name="_Toc97052458"/>
      <w:bookmarkStart w:id="566" w:name="_Toc97057840"/>
      <w:bookmarkStart w:id="567" w:name="_Toc97052786"/>
      <w:bookmarkStart w:id="568" w:name="_Toc97057913"/>
      <w:bookmarkEnd w:id="558"/>
      <w:bookmarkEnd w:id="559"/>
      <w:bookmarkEnd w:id="560"/>
      <w:bookmarkEnd w:id="561"/>
      <w:bookmarkEnd w:id="562"/>
      <w:bookmarkEnd w:id="563"/>
      <w:bookmarkEnd w:id="564"/>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31"/>
      </w:pPr>
      <w:bookmarkStart w:id="569" w:name="_Toc97546139"/>
      <w:bookmarkStart w:id="570" w:name="_Toc112753953"/>
      <w:bookmarkStart w:id="571" w:name="_Toc112775455"/>
      <w:r w:rsidRPr="001204E1">
        <w:t>6.</w:t>
      </w:r>
      <w:r w:rsidR="007D3929" w:rsidRPr="001204E1">
        <w:t>12</w:t>
      </w:r>
      <w:r w:rsidRPr="001204E1">
        <w:t>.3</w:t>
      </w:r>
      <w:r w:rsidRPr="001204E1">
        <w:tab/>
        <w:t>Procedures</w:t>
      </w:r>
      <w:bookmarkEnd w:id="565"/>
      <w:bookmarkEnd w:id="566"/>
      <w:bookmarkEnd w:id="567"/>
      <w:bookmarkEnd w:id="568"/>
      <w:bookmarkEnd w:id="569"/>
      <w:bookmarkEnd w:id="570"/>
      <w:bookmarkEnd w:id="571"/>
    </w:p>
    <w:p w14:paraId="6B863AF2" w14:textId="145F2916" w:rsidR="00096045" w:rsidRPr="001204E1" w:rsidRDefault="00096045" w:rsidP="00096045">
      <w:pPr>
        <w:pStyle w:val="41"/>
        <w:rPr>
          <w:lang w:eastAsia="zh-CN"/>
        </w:rPr>
      </w:pPr>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41"/>
        <w:rPr>
          <w:lang w:eastAsia="zh-CN"/>
        </w:rPr>
      </w:pPr>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p>
    <w:p w14:paraId="0D64DD90" w14:textId="77777777" w:rsidR="00096045" w:rsidRPr="001204E1" w:rsidRDefault="00096045" w:rsidP="00547507">
      <w:pPr>
        <w:pStyle w:val="TH"/>
      </w:pPr>
      <w:r w:rsidRPr="001204E1">
        <w:object w:dxaOrig="5641" w:dyaOrig="3091" w14:anchorId="38180CF1">
          <v:shape id="_x0000_i1054" type="#_x0000_t75" style="width:282.85pt;height:154.7pt" o:ole="">
            <v:imagedata r:id="rId68" o:title=""/>
          </v:shape>
          <o:OLEObject Type="Embed" ProgID="Visio.Drawing.15" ShapeID="_x0000_i1054" DrawAspect="Content" ObjectID="_1723633882" r:id="rId69"/>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31"/>
      </w:pPr>
      <w:bookmarkStart w:id="572" w:name="_Toc112753954"/>
      <w:bookmarkStart w:id="573" w:name="_Toc112775456"/>
      <w:r w:rsidRPr="001204E1">
        <w:t>6.</w:t>
      </w:r>
      <w:r w:rsidR="007D3929" w:rsidRPr="001204E1">
        <w:t>12</w:t>
      </w:r>
      <w:r w:rsidRPr="001204E1">
        <w:t>.4</w:t>
      </w:r>
      <w:r w:rsidRPr="001204E1">
        <w:tab/>
        <w:t>Impacts on services, entities and interfaces</w:t>
      </w:r>
      <w:bookmarkEnd w:id="572"/>
      <w:bookmarkEnd w:id="573"/>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21"/>
      </w:pPr>
      <w:bookmarkStart w:id="574" w:name="_Toc112753955"/>
      <w:bookmarkStart w:id="575" w:name="_Toc112775457"/>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74"/>
      <w:bookmarkEnd w:id="575"/>
    </w:p>
    <w:p w14:paraId="08194F98" w14:textId="54A4D8BE" w:rsidR="00E22253" w:rsidRPr="001204E1" w:rsidRDefault="00E22253" w:rsidP="00E22253">
      <w:pPr>
        <w:pStyle w:val="31"/>
        <w:rPr>
          <w:lang w:eastAsia="ko-KR"/>
        </w:rPr>
      </w:pPr>
      <w:bookmarkStart w:id="576" w:name="_Toc112753956"/>
      <w:bookmarkStart w:id="577" w:name="_Toc112775458"/>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76"/>
      <w:bookmarkEnd w:id="577"/>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31"/>
        <w:rPr>
          <w:lang w:eastAsia="ko-KR"/>
        </w:rPr>
      </w:pPr>
      <w:bookmarkStart w:id="578" w:name="_Toc112753957"/>
      <w:bookmarkStart w:id="579" w:name="_Toc112775459"/>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78"/>
      <w:bookmarkEnd w:id="579"/>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65F3C888" w:rsidR="00E22253" w:rsidRPr="001204E1" w:rsidRDefault="00E22253" w:rsidP="00E22253">
      <w:pPr>
        <w:rPr>
          <w:lang w:eastAsia="ko-KR"/>
        </w:rPr>
      </w:pPr>
      <w:r w:rsidRPr="001204E1">
        <w:rPr>
          <w:lang w:eastAsia="ko-KR"/>
        </w:rPr>
        <w:t>While subscribing to UPF</w:t>
      </w:r>
      <w:r w:rsidR="001204E1" w:rsidRPr="001204E1">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28FF9FC0" w:rsidR="00E22253" w:rsidRPr="001204E1" w:rsidRDefault="00E22253" w:rsidP="00E22253">
      <w:pPr>
        <w:pStyle w:val="EditorsNote"/>
      </w:pPr>
      <w:r w:rsidRPr="001204E1">
        <w:t>Editor</w:t>
      </w:r>
      <w:r w:rsidR="001204E1" w:rsidRPr="001204E1">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31"/>
        <w:rPr>
          <w:lang w:eastAsia="ko-KR"/>
        </w:rPr>
      </w:pPr>
      <w:bookmarkStart w:id="580" w:name="_Toc112753958"/>
      <w:bookmarkStart w:id="581" w:name="_Toc112775460"/>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80"/>
      <w:bookmarkEnd w:id="581"/>
    </w:p>
    <w:bookmarkStart w:id="582" w:name="_MON_1684549432"/>
    <w:bookmarkEnd w:id="582"/>
    <w:p w14:paraId="00BFB472" w14:textId="50336C35" w:rsidR="003B50A6" w:rsidRPr="003B50A6" w:rsidRDefault="003B50A6" w:rsidP="00C76F30">
      <w:pPr>
        <w:pStyle w:val="TH"/>
      </w:pPr>
      <w:r w:rsidRPr="003B50A6">
        <w:object w:dxaOrig="9138" w:dyaOrig="4500" w14:anchorId="56E3EB1E">
          <v:shape id="_x0000_i1055" type="#_x0000_t75" style="width:456.9pt;height:223.1pt" o:ole="">
            <v:imagedata r:id="rId70" o:title=""/>
          </v:shape>
          <o:OLEObject Type="Embed" ProgID="Word.Picture.8" ShapeID="_x0000_i1055" DrawAspect="Content" ObjectID="_1723633883" r:id="rId71"/>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30C7EE78" w:rsidR="00E22253" w:rsidRPr="001204E1" w:rsidRDefault="00E22253" w:rsidP="007D3929">
      <w:pPr>
        <w:pStyle w:val="EditorsNote"/>
      </w:pPr>
      <w:r w:rsidRPr="001204E1">
        <w:t>Editor</w:t>
      </w:r>
      <w:r w:rsidR="001204E1" w:rsidRPr="001204E1">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00544D62" w:rsidR="00E22253" w:rsidRPr="001204E1" w:rsidRDefault="00E22253" w:rsidP="00547507">
      <w:pPr>
        <w:pStyle w:val="EditorsNote"/>
      </w:pPr>
      <w:r w:rsidRPr="001204E1">
        <w:t>Editor</w:t>
      </w:r>
      <w:r w:rsidR="001204E1" w:rsidRPr="001204E1">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31"/>
        <w:rPr>
          <w:lang w:eastAsia="ko-KR"/>
        </w:rPr>
      </w:pPr>
      <w:bookmarkStart w:id="583" w:name="_Toc112753959"/>
      <w:bookmarkStart w:id="584" w:name="_Toc112775461"/>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583"/>
      <w:bookmarkEnd w:id="584"/>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21"/>
      </w:pPr>
      <w:bookmarkStart w:id="585" w:name="_Toc112753960"/>
      <w:bookmarkStart w:id="586" w:name="_Toc112775462"/>
      <w:r w:rsidRPr="001204E1">
        <w:t>6.</w:t>
      </w:r>
      <w:r w:rsidR="00D9237B" w:rsidRPr="001204E1">
        <w:t>14</w:t>
      </w:r>
      <w:r w:rsidRPr="001204E1">
        <w:tab/>
        <w:t>Solution #</w:t>
      </w:r>
      <w:r w:rsidR="00F32D4C" w:rsidRPr="001204E1">
        <w:t>14</w:t>
      </w:r>
      <w:r w:rsidRPr="001204E1">
        <w:t>: Reduce the UPF performance impacts due to data reporting to NF consumer</w:t>
      </w:r>
      <w:bookmarkEnd w:id="585"/>
      <w:bookmarkEnd w:id="586"/>
    </w:p>
    <w:p w14:paraId="0941BEEF" w14:textId="2A196E4C" w:rsidR="00087AD8" w:rsidRPr="001204E1" w:rsidRDefault="00087AD8" w:rsidP="00087AD8">
      <w:pPr>
        <w:pStyle w:val="31"/>
        <w:rPr>
          <w:lang w:eastAsia="ko-KR"/>
        </w:rPr>
      </w:pPr>
      <w:bookmarkStart w:id="587" w:name="_Toc112753961"/>
      <w:bookmarkStart w:id="588" w:name="_Toc112775463"/>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587"/>
      <w:bookmarkEnd w:id="588"/>
    </w:p>
    <w:p w14:paraId="6EC0E21A" w14:textId="77777777" w:rsidR="003B50A6" w:rsidRDefault="003B50A6" w:rsidP="00087AD8">
      <w:r>
        <w:t>This solution is for the "Key Issue#2: Support UPF expose information to other NFs"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31"/>
        <w:rPr>
          <w:lang w:eastAsia="ko-KR"/>
        </w:rPr>
      </w:pPr>
      <w:bookmarkStart w:id="589" w:name="_Toc112753962"/>
      <w:bookmarkStart w:id="590" w:name="_Toc112775464"/>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589"/>
      <w:bookmarkEnd w:id="590"/>
    </w:p>
    <w:p w14:paraId="7B5DE667" w14:textId="77777777"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UPF's user plane traffic handling performance degradation due to UPF data reporting to NWDAF.</w:t>
      </w:r>
    </w:p>
    <w:p w14:paraId="5243FBD9" w14:textId="61544798"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E634CE">
        <w:rPr>
          <w:lang w:eastAsia="x-none"/>
        </w:rPr>
        <w:t>TS 23.288 [</w:t>
      </w:r>
      <w:r>
        <w:rPr>
          <w:lang w:eastAsia="x-none"/>
        </w:rPr>
        <w:t xml:space="preserve">5] and Abnormal Behaviour analytics as defined in clause 6.7.5 of </w:t>
      </w:r>
      <w:r w:rsidR="00E634CE">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31"/>
        <w:rPr>
          <w:lang w:eastAsia="ko-KR"/>
        </w:rPr>
      </w:pPr>
      <w:bookmarkStart w:id="591" w:name="_Toc112753963"/>
      <w:bookmarkStart w:id="592" w:name="_Toc112775465"/>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591"/>
      <w:bookmarkEnd w:id="592"/>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31"/>
        <w:rPr>
          <w:lang w:eastAsia="ko-KR"/>
        </w:rPr>
      </w:pPr>
      <w:bookmarkStart w:id="593" w:name="_Toc112753964"/>
      <w:bookmarkStart w:id="594" w:name="_Toc112775466"/>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593"/>
      <w:bookmarkEnd w:id="594"/>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21"/>
      </w:pPr>
      <w:bookmarkStart w:id="595" w:name="_Toc112753965"/>
      <w:bookmarkStart w:id="596" w:name="_Toc112775467"/>
      <w:r w:rsidRPr="001204E1">
        <w:t>6.</w:t>
      </w:r>
      <w:r w:rsidR="00BF0657" w:rsidRPr="001204E1">
        <w:t>15</w:t>
      </w:r>
      <w:r w:rsidRPr="001204E1">
        <w:tab/>
        <w:t>Solution #</w:t>
      </w:r>
      <w:r w:rsidR="00F32D4C" w:rsidRPr="001204E1">
        <w:t>15</w:t>
      </w:r>
      <w:r w:rsidRPr="001204E1">
        <w:t>: Subscription of UPF Event Exposure Service</w:t>
      </w:r>
      <w:bookmarkEnd w:id="595"/>
      <w:bookmarkEnd w:id="596"/>
    </w:p>
    <w:p w14:paraId="080B1DD0" w14:textId="1880A6FA" w:rsidR="009214D4" w:rsidRPr="001204E1" w:rsidRDefault="009214D4" w:rsidP="009214D4">
      <w:pPr>
        <w:pStyle w:val="31"/>
        <w:rPr>
          <w:lang w:eastAsia="ko-KR"/>
        </w:rPr>
      </w:pPr>
      <w:bookmarkStart w:id="597" w:name="_Toc112753966"/>
      <w:bookmarkStart w:id="598" w:name="_Toc112775468"/>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597"/>
      <w:bookmarkEnd w:id="598"/>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31"/>
        <w:rPr>
          <w:lang w:eastAsia="ko-KR"/>
        </w:rPr>
      </w:pPr>
      <w:bookmarkStart w:id="599" w:name="_Toc112753967"/>
      <w:bookmarkStart w:id="600" w:name="_Toc112775469"/>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599"/>
      <w:bookmarkEnd w:id="600"/>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31"/>
        <w:rPr>
          <w:lang w:eastAsia="ko-KR"/>
        </w:rPr>
      </w:pPr>
      <w:bookmarkStart w:id="601" w:name="_Toc112753968"/>
      <w:bookmarkStart w:id="602" w:name="_Toc112775470"/>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01"/>
      <w:bookmarkEnd w:id="602"/>
    </w:p>
    <w:p w14:paraId="3D327588" w14:textId="63A17651" w:rsidR="009214D4" w:rsidRPr="001204E1" w:rsidRDefault="009214D4" w:rsidP="00547507"/>
    <w:p w14:paraId="53D3B5BA" w14:textId="4444F484" w:rsidR="009214D4" w:rsidRPr="001204E1" w:rsidRDefault="009214D4" w:rsidP="00547507">
      <w:pPr>
        <w:pStyle w:val="41"/>
        <w:rPr>
          <w:lang w:eastAsia="ko-KR"/>
        </w:rPr>
      </w:pPr>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p>
    <w:p w14:paraId="7BEF79CE" w14:textId="246545CB"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6" type="#_x0000_t75" style="width:403.1pt;height:259.5pt" o:ole="">
            <v:imagedata r:id="rId72" o:title=""/>
          </v:shape>
          <o:OLEObject Type="Embed" ProgID="Visio.Drawing.11" ShapeID="_x0000_i1056" DrawAspect="Content" ObjectID="_1723633884" r:id="rId73"/>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51"/>
        <w:rPr>
          <w:lang w:eastAsia="ko-KR"/>
        </w:rPr>
      </w:pPr>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7" type="#_x0000_t75" style="width:324.4pt;height:202.15pt" o:ole="">
            <v:imagedata r:id="rId74" o:title=""/>
          </v:shape>
          <o:OLEObject Type="Embed" ProgID="Visio.Drawing.11" ShapeID="_x0000_i1057" DrawAspect="Content" ObjectID="_1723633885" r:id="rId75"/>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31"/>
        <w:rPr>
          <w:lang w:eastAsia="ko-KR"/>
        </w:rPr>
      </w:pPr>
      <w:bookmarkStart w:id="603" w:name="_Toc112753969"/>
      <w:bookmarkStart w:id="604" w:name="_Toc112775471"/>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03"/>
      <w:bookmarkEnd w:id="604"/>
    </w:p>
    <w:p w14:paraId="2B407840" w14:textId="23B4AEF2" w:rsidR="009214D4" w:rsidRPr="001204E1" w:rsidRDefault="009214D4" w:rsidP="00547507">
      <w:pPr>
        <w:pStyle w:val="EditorsNote"/>
      </w:pPr>
      <w:r w:rsidRPr="001204E1">
        <w:t>Editor</w:t>
      </w:r>
      <w:r w:rsidR="001204E1" w:rsidRPr="001204E1">
        <w:t>'</w:t>
      </w:r>
      <w:r w:rsidRPr="001204E1">
        <w:t>s note:</w:t>
      </w:r>
      <w:r w:rsidRPr="001204E1">
        <w:tab/>
        <w:t>This clause captures impacts on existing 3GPP nodes and functional elements.</w:t>
      </w:r>
    </w:p>
    <w:p w14:paraId="168DFABD" w14:textId="1D31F118" w:rsidR="009214D4" w:rsidRPr="001204E1" w:rsidRDefault="009214D4" w:rsidP="009214D4">
      <w:pPr>
        <w:pStyle w:val="21"/>
      </w:pPr>
      <w:bookmarkStart w:id="605" w:name="_Toc112753970"/>
      <w:bookmarkStart w:id="606" w:name="_Toc112775472"/>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05"/>
      <w:bookmarkEnd w:id="606"/>
    </w:p>
    <w:p w14:paraId="5FD8D643" w14:textId="1FFAF0E0" w:rsidR="009214D4" w:rsidRPr="001204E1" w:rsidRDefault="009214D4" w:rsidP="009214D4">
      <w:pPr>
        <w:pStyle w:val="31"/>
        <w:rPr>
          <w:lang w:eastAsia="ko-KR"/>
        </w:rPr>
      </w:pPr>
      <w:bookmarkStart w:id="607" w:name="_Toc112753971"/>
      <w:bookmarkStart w:id="608" w:name="_Toc112775473"/>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07"/>
      <w:bookmarkEnd w:id="608"/>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31"/>
        <w:rPr>
          <w:lang w:eastAsia="ko-KR"/>
        </w:rPr>
      </w:pPr>
      <w:bookmarkStart w:id="609" w:name="_Toc112753972"/>
      <w:bookmarkStart w:id="610" w:name="_Toc112775474"/>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09"/>
      <w:bookmarkEnd w:id="610"/>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31"/>
        <w:rPr>
          <w:lang w:eastAsia="ko-KR"/>
        </w:rPr>
      </w:pPr>
      <w:bookmarkStart w:id="611" w:name="_Toc112753973"/>
      <w:bookmarkStart w:id="612" w:name="_Toc112775475"/>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11"/>
      <w:bookmarkEnd w:id="612"/>
    </w:p>
    <w:p w14:paraId="2BE0C97E" w14:textId="474F76FE" w:rsidR="009214D4" w:rsidRPr="001204E1" w:rsidRDefault="009214D4" w:rsidP="009214D4">
      <w:pPr>
        <w:pStyle w:val="41"/>
        <w:rPr>
          <w:lang w:eastAsia="ko-KR"/>
        </w:rPr>
      </w:pPr>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p>
    <w:p w14:paraId="078738C9" w14:textId="77777777" w:rsidR="009214D4" w:rsidRPr="003B50A6" w:rsidRDefault="009214D4" w:rsidP="003B50A6">
      <w:pPr>
        <w:pStyle w:val="TH"/>
      </w:pPr>
      <w:r w:rsidRPr="003B50A6">
        <w:object w:dxaOrig="5790" w:dyaOrig="5250" w14:anchorId="74A7A217">
          <v:shape id="_x0000_i1058" type="#_x0000_t75" style="width:296.3pt;height:270.2pt" o:ole="">
            <v:imagedata r:id="rId76" o:title=""/>
          </v:shape>
          <o:OLEObject Type="Embed" ProgID="Visio.Drawing.15" ShapeID="_x0000_i1058" DrawAspect="Content" ObjectID="_1723633886" r:id="rId77"/>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79906E41" w:rsidR="003B50A6" w:rsidRDefault="003B50A6" w:rsidP="003B50A6">
      <w:pPr>
        <w:pStyle w:val="B1"/>
        <w:rPr>
          <w:lang w:eastAsia="zh-CN"/>
        </w:rPr>
      </w:pPr>
      <w:r>
        <w:rPr>
          <w:lang w:eastAsia="zh-CN"/>
        </w:rPr>
        <w:t>2.</w:t>
      </w:r>
      <w:r>
        <w:rPr>
          <w:lang w:eastAsia="zh-CN"/>
        </w:rPr>
        <w:tab/>
      </w:r>
      <w:r w:rsidR="002400EB">
        <w:rPr>
          <w:lang w:eastAsia="zh-CN"/>
        </w:rPr>
        <w:t>I</w:t>
      </w:r>
      <w:r w:rsidR="002400EB" w:rsidRPr="00252B61">
        <w:rPr>
          <w:lang w:eastAsia="zh-CN"/>
        </w:rPr>
        <w:t>f</w:t>
      </w:r>
      <w:r w:rsidR="002400EB">
        <w:rPr>
          <w:lang w:eastAsia="zh-CN"/>
        </w:rPr>
        <w:t xml:space="preserve"> consumer NF requests for provision information, i.e., UPF load and QoS parameters, skip step 2. If consumer NF requests for other information (e.g., measurement information),</w:t>
      </w:r>
      <w:r>
        <w:rPr>
          <w:lang w:eastAsia="zh-CN"/>
        </w:rPr>
        <w:t xml:space="preserve">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41"/>
        <w:rPr>
          <w:lang w:eastAsia="zh-CN"/>
        </w:rPr>
      </w:pPr>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p>
    <w:p w14:paraId="0AB6AD0E" w14:textId="77777777" w:rsidR="009214D4" w:rsidRPr="003B50A6" w:rsidRDefault="009214D4" w:rsidP="003B50A6">
      <w:pPr>
        <w:pStyle w:val="TH"/>
      </w:pPr>
      <w:r w:rsidRPr="003B50A6">
        <w:object w:dxaOrig="4332" w:dyaOrig="3764" w14:anchorId="5E023A93">
          <v:shape id="_x0000_i1059" type="#_x0000_t75" style="width:362.35pt;height:318.05pt" o:ole="">
            <v:imagedata r:id="rId78" o:title=""/>
          </v:shape>
          <o:OLEObject Type="Embed" ProgID="Visio.Drawing.15" ShapeID="_x0000_i1059" DrawAspect="Content" ObjectID="_1723633887" r:id="rId79"/>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31"/>
        <w:rPr>
          <w:lang w:eastAsia="ko-KR"/>
        </w:rPr>
      </w:pPr>
      <w:bookmarkStart w:id="613" w:name="_Toc112753974"/>
      <w:bookmarkStart w:id="614" w:name="_Toc112775476"/>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13"/>
      <w:bookmarkEnd w:id="614"/>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21"/>
      </w:pPr>
      <w:bookmarkStart w:id="615" w:name="_Toc112753975"/>
      <w:bookmarkStart w:id="616" w:name="_Toc112775477"/>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15"/>
      <w:bookmarkEnd w:id="616"/>
    </w:p>
    <w:p w14:paraId="6DBBAD44" w14:textId="1745FE8D" w:rsidR="006D57EF" w:rsidRPr="001204E1" w:rsidRDefault="006D57EF" w:rsidP="006D57EF">
      <w:pPr>
        <w:pStyle w:val="31"/>
        <w:rPr>
          <w:lang w:eastAsia="ko-KR"/>
        </w:rPr>
      </w:pPr>
      <w:bookmarkStart w:id="617" w:name="_Toc112753976"/>
      <w:bookmarkStart w:id="618" w:name="_Toc112775478"/>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17"/>
      <w:bookmarkEnd w:id="618"/>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31"/>
        <w:rPr>
          <w:lang w:eastAsia="ko-KR"/>
        </w:rPr>
      </w:pPr>
      <w:bookmarkStart w:id="619" w:name="_Toc112753977"/>
      <w:bookmarkStart w:id="620" w:name="_Toc112775479"/>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19"/>
      <w:bookmarkEnd w:id="620"/>
    </w:p>
    <w:p w14:paraId="02C356B6" w14:textId="24ED2B2B"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1204E1" w:rsidRPr="001204E1">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31"/>
        <w:rPr>
          <w:lang w:eastAsia="ko-KR"/>
        </w:rPr>
      </w:pPr>
      <w:bookmarkStart w:id="621" w:name="_Toc112753978"/>
      <w:bookmarkStart w:id="622" w:name="_Toc112775480"/>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21"/>
      <w:bookmarkEnd w:id="622"/>
    </w:p>
    <w:p w14:paraId="23F1E2FF" w14:textId="11127166"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60" type="#_x0000_t75" style="width:355.65pt;height:191.45pt" o:ole="">
            <v:imagedata r:id="rId80" o:title=""/>
          </v:shape>
          <o:OLEObject Type="Embed" ProgID="Visio.Drawing.15" ShapeID="_x0000_i1060" DrawAspect="Content" ObjectID="_1723633888" r:id="rId81"/>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7777777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41"/>
        <w:rPr>
          <w:lang w:eastAsia="ko-KR"/>
        </w:rPr>
      </w:pPr>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1" type="#_x0000_t75" style="width:267.45pt;height:226.7pt" o:ole="">
            <v:imagedata r:id="rId82" o:title=""/>
          </v:shape>
          <o:OLEObject Type="Embed" ProgID="Visio.Drawing.15" ShapeID="_x0000_i1061" DrawAspect="Content" ObjectID="_1723633889" r:id="rId83"/>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77777777" w:rsidR="00EE7786" w:rsidRDefault="00EE7786" w:rsidP="00547507">
      <w:pPr>
        <w:pStyle w:val="B1"/>
        <w:rPr>
          <w:lang w:eastAsia="zh-CN"/>
        </w:rPr>
      </w:pPr>
      <w:r>
        <w:rPr>
          <w:lang w:eastAsia="zh-CN"/>
        </w:rPr>
        <w:tab/>
        <w:t>The request includes the consumer NF's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31"/>
        <w:rPr>
          <w:lang w:eastAsia="ko-KR"/>
        </w:rPr>
      </w:pPr>
      <w:bookmarkStart w:id="623" w:name="_Toc112753979"/>
      <w:bookmarkStart w:id="624" w:name="_Toc112775481"/>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23"/>
      <w:bookmarkEnd w:id="624"/>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21"/>
      </w:pPr>
      <w:bookmarkStart w:id="625" w:name="_Toc112753980"/>
      <w:bookmarkStart w:id="626" w:name="_Toc112775482"/>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25"/>
      <w:bookmarkEnd w:id="626"/>
    </w:p>
    <w:p w14:paraId="7EAEE351" w14:textId="363C0C30" w:rsidR="005523C5" w:rsidRPr="001204E1" w:rsidRDefault="005523C5" w:rsidP="005523C5">
      <w:pPr>
        <w:pStyle w:val="31"/>
        <w:rPr>
          <w:lang w:eastAsia="ko-KR"/>
        </w:rPr>
      </w:pPr>
      <w:bookmarkStart w:id="627" w:name="_Toc112753981"/>
      <w:bookmarkStart w:id="628" w:name="_Toc112775483"/>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27"/>
      <w:bookmarkEnd w:id="628"/>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31"/>
        <w:rPr>
          <w:lang w:eastAsia="ko-KR"/>
        </w:rPr>
      </w:pPr>
      <w:bookmarkStart w:id="629" w:name="_Toc112753982"/>
      <w:bookmarkStart w:id="630" w:name="_Toc112775484"/>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29"/>
      <w:bookmarkEnd w:id="630"/>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31"/>
        <w:rPr>
          <w:lang w:eastAsia="ko-KR"/>
        </w:rPr>
      </w:pPr>
      <w:bookmarkStart w:id="631" w:name="_Toc112753983"/>
      <w:bookmarkStart w:id="632" w:name="_Toc112775485"/>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31"/>
      <w:bookmarkEnd w:id="632"/>
    </w:p>
    <w:p w14:paraId="42DFA1BA" w14:textId="77777777" w:rsidR="005523C5" w:rsidRPr="00EE7786" w:rsidRDefault="005523C5" w:rsidP="00EE7786">
      <w:pPr>
        <w:pStyle w:val="TH"/>
      </w:pPr>
      <w:r w:rsidRPr="00EE7786">
        <w:object w:dxaOrig="2970" w:dyaOrig="2438" w14:anchorId="58CCF288">
          <v:shape id="_x0000_i1062" type="#_x0000_t75" style="width:285.65pt;height:236.55pt" o:ole="">
            <v:imagedata r:id="rId84" o:title=""/>
          </v:shape>
          <o:OLEObject Type="Embed" ProgID="Visio.Drawing.15" ShapeID="_x0000_i1062" DrawAspect="Content" ObjectID="_1723633890" r:id="rId85"/>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31"/>
        <w:rPr>
          <w:lang w:eastAsia="ko-KR"/>
        </w:rPr>
      </w:pPr>
      <w:bookmarkStart w:id="633" w:name="_Toc112753984"/>
      <w:bookmarkStart w:id="634" w:name="_Toc112775486"/>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33"/>
      <w:bookmarkEnd w:id="634"/>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21"/>
      </w:pPr>
      <w:bookmarkStart w:id="635" w:name="_Toc112753985"/>
      <w:bookmarkStart w:id="636" w:name="_Toc112775487"/>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35"/>
      <w:bookmarkEnd w:id="636"/>
    </w:p>
    <w:p w14:paraId="07FBA67F" w14:textId="5E4B4984" w:rsidR="004D3966" w:rsidRPr="001204E1" w:rsidRDefault="004D3966" w:rsidP="004D3966">
      <w:pPr>
        <w:pStyle w:val="31"/>
        <w:rPr>
          <w:lang w:eastAsia="ko-KR"/>
        </w:rPr>
      </w:pPr>
      <w:bookmarkStart w:id="637" w:name="_Toc112753986"/>
      <w:bookmarkStart w:id="638" w:name="_Toc112775488"/>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37"/>
      <w:bookmarkEnd w:id="638"/>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31"/>
        <w:rPr>
          <w:lang w:eastAsia="ko-KR"/>
        </w:rPr>
      </w:pPr>
      <w:bookmarkStart w:id="639" w:name="_Toc112753987"/>
      <w:bookmarkStart w:id="640" w:name="_Toc112775489"/>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39"/>
      <w:bookmarkEnd w:id="640"/>
    </w:p>
    <w:p w14:paraId="47B17FD4" w14:textId="66FE9574"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E634CE" w:rsidRPr="001204E1">
        <w:t>TS</w:t>
      </w:r>
      <w:r w:rsidR="00E634CE">
        <w:t> </w:t>
      </w:r>
      <w:r w:rsidR="00E634CE" w:rsidRPr="001204E1">
        <w:t>23.501</w:t>
      </w:r>
      <w:r w:rsidR="00E634CE">
        <w:t> </w:t>
      </w:r>
      <w:r w:rsidR="00E634CE"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31"/>
        <w:rPr>
          <w:lang w:eastAsia="ko-KR"/>
        </w:rPr>
      </w:pPr>
      <w:bookmarkStart w:id="641" w:name="_Toc112753988"/>
      <w:bookmarkStart w:id="642" w:name="_Toc112775490"/>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41"/>
      <w:bookmarkEnd w:id="642"/>
    </w:p>
    <w:p w14:paraId="7E97606A" w14:textId="59423583" w:rsidR="004D3966" w:rsidRPr="001204E1" w:rsidRDefault="004D3966" w:rsidP="004D3966">
      <w:pPr>
        <w:pStyle w:val="41"/>
        <w:rPr>
          <w:lang w:eastAsia="zh-CN"/>
        </w:rPr>
      </w:pPr>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p>
    <w:bookmarkStart w:id="643" w:name="_MON_1690140999"/>
    <w:bookmarkEnd w:id="643"/>
    <w:p w14:paraId="105AB454" w14:textId="77777777" w:rsidR="004D3966" w:rsidRPr="00E634CE" w:rsidRDefault="004D3966" w:rsidP="00E634CE">
      <w:pPr>
        <w:pStyle w:val="TH"/>
      </w:pPr>
      <w:r w:rsidRPr="00E634CE">
        <w:rPr>
          <w:rFonts w:eastAsia="Yu Mincho"/>
        </w:rPr>
        <w:object w:dxaOrig="9481" w:dyaOrig="3439" w14:anchorId="6AAB5F15">
          <v:shape id="_x0000_i1063" type="#_x0000_t75" alt="" style="width:473.95pt;height:171.7pt" o:ole="">
            <v:imagedata r:id="rId86" o:title="" cropright="4355f"/>
          </v:shape>
          <o:OLEObject Type="Embed" ProgID="Word.Document.12" ShapeID="_x0000_i1063" DrawAspect="Content" ObjectID="_1723633891" r:id="rId87">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40C48B9F" w:rsidR="00EE7786" w:rsidRDefault="00EE7786" w:rsidP="00547507">
      <w:pPr>
        <w:pStyle w:val="B1"/>
      </w:pPr>
      <w:r>
        <w:t>0.</w:t>
      </w:r>
      <w:r>
        <w:tab/>
        <w:t xml:space="preserve">The UE establishes a PDU Session and UPF notifies the QoS monitoring information to Local NEF/NEF/AF as described in step 0-5 in clause 6.4.2.1 of </w:t>
      </w:r>
      <w:r w:rsidR="00E634CE">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77777777" w:rsidR="006C5817" w:rsidRDefault="006C5817" w:rsidP="006C5817">
      <w:pPr>
        <w:pStyle w:val="B1"/>
        <w:ind w:firstLine="0"/>
      </w:pPr>
      <w:r>
        <w:t xml:space="preserve">During the QoS monitoring initial request, AF allocated Transaction Reference ID to identify service data flow. Subsequent request is used for updating current subscription (e.g. update frequency of QoS monitoring report). </w:t>
      </w:r>
      <w:r w:rsidRPr="00217A69">
        <w:t>AF invokes Nnef_AFsessionWithQoS_Update to update subscription for this service data flow</w:t>
      </w:r>
      <w:r>
        <w:t xml:space="preserve"> with the same Transaction Reference ID</w:t>
      </w:r>
      <w:r w:rsidRPr="00217A69">
        <w:t>.</w:t>
      </w:r>
      <w:r>
        <w:t xml:space="preserve">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41"/>
        <w:rPr>
          <w:lang w:eastAsia="ko-KR"/>
        </w:rPr>
      </w:pPr>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EE7786" w:rsidRDefault="00DF520A" w:rsidP="00EE7786">
      <w:pPr>
        <w:pStyle w:val="TH"/>
      </w:pPr>
      <w:r>
        <w:rPr>
          <w:noProof/>
        </w:rPr>
        <w:object w:dxaOrig="9105" w:dyaOrig="5565" w14:anchorId="3DFDE731">
          <v:shape id="_x0000_i1064" type="#_x0000_t75" alt="" style="width:455.75pt;height:278.1pt" o:ole="">
            <v:imagedata r:id="rId88" o:title=""/>
          </v:shape>
          <o:OLEObject Type="Embed" ProgID="Visio.Drawing.15" ShapeID="_x0000_i1064" DrawAspect="Content" ObjectID="_1723633892" r:id="rId89"/>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0A4456D4" w14:textId="4825E013" w:rsidR="00EE7786" w:rsidRDefault="00EE7786" w:rsidP="00547507">
      <w:pPr>
        <w:pStyle w:val="B1"/>
        <w:rPr>
          <w:lang w:eastAsia="zh-CN"/>
        </w:rPr>
      </w:pPr>
      <w:r>
        <w:rPr>
          <w:lang w:eastAsia="zh-CN"/>
        </w:rPr>
        <w:t>2.</w:t>
      </w:r>
      <w:r>
        <w:rPr>
          <w:lang w:eastAsia="zh-CN"/>
        </w:rPr>
        <w:tab/>
        <w:t xml:space="preserve">The UPF reports the </w:t>
      </w:r>
      <w:r w:rsidR="00DF520A">
        <w:rPr>
          <w:lang w:eastAsia="zh-CN"/>
        </w:rPr>
        <w:t>subscription request</w:t>
      </w:r>
      <w:r>
        <w:rPr>
          <w:lang w:eastAsia="zh-CN"/>
        </w:rPr>
        <w:t xml:space="preserve"> of direct event notification to the SMF.</w:t>
      </w:r>
    </w:p>
    <w:p w14:paraId="49448161" w14:textId="55D3F39E" w:rsidR="00DB1772" w:rsidRPr="00DB1772" w:rsidRDefault="00DB1772" w:rsidP="00DB1772">
      <w:pPr>
        <w:pStyle w:val="B1"/>
        <w:ind w:firstLine="0"/>
        <w:rPr>
          <w:lang w:eastAsia="zh-CN"/>
        </w:rPr>
      </w:pPr>
      <w:r>
        <w:rPr>
          <w:lang w:eastAsia="zh-CN"/>
        </w:rPr>
        <w:t xml:space="preserve">SMF sends request to PCF to update rules of QoS monitoring. The PCF makes the policy decision and initiates the PDU Session modification procedure. The PCF includes the indication of direct event notification </w:t>
      </w:r>
      <w:r>
        <w:t>(including target local NEF or local AF address) for the service data flow within the PCC rule.</w:t>
      </w:r>
    </w:p>
    <w:p w14:paraId="52D88376" w14:textId="75C087C2"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E634CE">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31"/>
        <w:rPr>
          <w:lang w:eastAsia="ko-KR"/>
        </w:rPr>
      </w:pPr>
      <w:bookmarkStart w:id="644" w:name="_Toc112753989"/>
      <w:bookmarkStart w:id="645" w:name="_Toc11277549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44"/>
      <w:bookmarkEnd w:id="645"/>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15F383D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1204E1" w:rsidRPr="001204E1">
        <w:rPr>
          <w:lang w:eastAsia="zh-CN"/>
        </w:rPr>
        <w:t>'</w:t>
      </w:r>
      <w:r w:rsidRPr="001204E1">
        <w:rPr>
          <w:lang w:eastAsia="zh-CN"/>
        </w:rPr>
        <w:t>s indication.</w:t>
      </w:r>
    </w:p>
    <w:p w14:paraId="4DCD67CB" w14:textId="027C7CA5" w:rsidR="00C154DD" w:rsidRPr="00207888" w:rsidRDefault="00C154DD" w:rsidP="00C154DD">
      <w:pPr>
        <w:pStyle w:val="21"/>
      </w:pPr>
      <w:bookmarkStart w:id="646" w:name="_Toc112753990"/>
      <w:bookmarkStart w:id="647" w:name="_Toc112775492"/>
      <w:bookmarkStart w:id="648" w:name="_Toc100835716"/>
      <w:bookmarkStart w:id="649" w:name="_Toc101415547"/>
      <w:r w:rsidRPr="00207888">
        <w:rPr>
          <w:lang w:eastAsia="zh-CN"/>
        </w:rPr>
        <w:t>6.</w:t>
      </w:r>
      <w:r>
        <w:rPr>
          <w:lang w:eastAsia="zh-CN"/>
        </w:rPr>
        <w:t>20</w:t>
      </w:r>
      <w:r w:rsidRPr="00207888">
        <w:rPr>
          <w:rFonts w:hint="eastAsia"/>
          <w:lang w:eastAsia="ko-KR"/>
        </w:rPr>
        <w:tab/>
      </w:r>
      <w:r w:rsidRPr="00207888">
        <w:t>Solution</w:t>
      </w:r>
      <w:r w:rsidRPr="00207888">
        <w:rPr>
          <w:rFonts w:hint="eastAsia"/>
          <w:lang w:eastAsia="zh-CN"/>
        </w:rPr>
        <w:t xml:space="preserve"> #</w:t>
      </w:r>
      <w:r w:rsidR="0013510C">
        <w:rPr>
          <w:lang w:eastAsia="zh-CN"/>
        </w:rPr>
        <w:t>20</w:t>
      </w:r>
      <w:r w:rsidRPr="00207888">
        <w:t>: UE IP address mapping information exposure by UPF</w:t>
      </w:r>
      <w:bookmarkEnd w:id="646"/>
      <w:bookmarkEnd w:id="647"/>
    </w:p>
    <w:p w14:paraId="5C13B1A2" w14:textId="7CC679B7" w:rsidR="00C154DD" w:rsidRPr="00207888" w:rsidRDefault="00C154DD" w:rsidP="00C154DD">
      <w:pPr>
        <w:pStyle w:val="31"/>
        <w:rPr>
          <w:lang w:eastAsia="ko-KR"/>
        </w:rPr>
      </w:pPr>
      <w:bookmarkStart w:id="650" w:name="_Toc112753991"/>
      <w:bookmarkStart w:id="651" w:name="_Toc112775493"/>
      <w:r w:rsidRPr="00207888">
        <w:rPr>
          <w:lang w:eastAsia="ko-KR"/>
        </w:rPr>
        <w:t>6.</w:t>
      </w:r>
      <w:r>
        <w:rPr>
          <w:lang w:eastAsia="ko-KR"/>
        </w:rPr>
        <w:t>20</w:t>
      </w:r>
      <w:r w:rsidRPr="00207888">
        <w:rPr>
          <w:lang w:eastAsia="ko-KR"/>
        </w:rPr>
        <w:t>.1</w:t>
      </w:r>
      <w:r w:rsidRPr="00207888">
        <w:rPr>
          <w:lang w:eastAsia="ko-KR"/>
        </w:rPr>
        <w:tab/>
        <w:t>Key Issue mapping</w:t>
      </w:r>
      <w:bookmarkEnd w:id="650"/>
      <w:bookmarkEnd w:id="651"/>
    </w:p>
    <w:p w14:paraId="7A927A5A" w14:textId="77777777" w:rsidR="00C154DD" w:rsidRPr="00207888" w:rsidRDefault="00C154DD" w:rsidP="00C154DD">
      <w:r w:rsidRPr="00207888">
        <w:t>This is a solution for KI#2.</w:t>
      </w:r>
    </w:p>
    <w:p w14:paraId="606CBB1D" w14:textId="65384F07" w:rsidR="00C154DD" w:rsidRPr="00207888" w:rsidRDefault="00C154DD" w:rsidP="00C154DD">
      <w:pPr>
        <w:pStyle w:val="31"/>
        <w:rPr>
          <w:lang w:eastAsia="ko-KR"/>
        </w:rPr>
      </w:pPr>
      <w:bookmarkStart w:id="652" w:name="_Toc112753992"/>
      <w:bookmarkStart w:id="653" w:name="_Toc112775494"/>
      <w:r w:rsidRPr="00207888">
        <w:rPr>
          <w:lang w:eastAsia="ko-KR"/>
        </w:rPr>
        <w:t>6.</w:t>
      </w:r>
      <w:r>
        <w:rPr>
          <w:lang w:eastAsia="ko-KR"/>
        </w:rPr>
        <w:t>20</w:t>
      </w:r>
      <w:r w:rsidRPr="00207888">
        <w:rPr>
          <w:lang w:eastAsia="ko-KR"/>
        </w:rPr>
        <w:t>.2</w:t>
      </w:r>
      <w:r w:rsidRPr="00207888">
        <w:rPr>
          <w:lang w:eastAsia="ko-KR"/>
        </w:rPr>
        <w:tab/>
        <w:t>Description</w:t>
      </w:r>
      <w:bookmarkEnd w:id="652"/>
      <w:bookmarkEnd w:id="653"/>
    </w:p>
    <w:p w14:paraId="46534172" w14:textId="77777777" w:rsidR="00C154DD" w:rsidRPr="00207888" w:rsidRDefault="00C154DD" w:rsidP="00C154DD">
      <w:pPr>
        <w:rPr>
          <w:lang w:eastAsia="zh-CN"/>
        </w:rPr>
      </w:pPr>
      <w:r w:rsidRPr="00207888">
        <w:rPr>
          <w:lang w:eastAsia="zh-CN"/>
        </w:rPr>
        <w:t xml:space="preserve">If UPF(s) employs a NAT functionality, the packets behind of the UPF (N6 interface) will use a public IP address (possibly shared by multiple UE(s) when Network Address and Port Translation applies) and the AF may not know the UE private IP address of the UE. </w:t>
      </w:r>
    </w:p>
    <w:p w14:paraId="03027A33" w14:textId="77777777" w:rsidR="00C154DD" w:rsidRPr="00207888" w:rsidRDefault="00C154DD" w:rsidP="00C154DD">
      <w:pPr>
        <w:rPr>
          <w:lang w:eastAsia="zh-CN"/>
        </w:rPr>
      </w:pPr>
      <w:r w:rsidRPr="00207888">
        <w:rPr>
          <w:lang w:eastAsia="zh-CN"/>
        </w:rP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1116AA75" w14:textId="77777777" w:rsidR="00C154DD" w:rsidRPr="00207888" w:rsidRDefault="00C154DD" w:rsidP="00C154DD">
      <w:pPr>
        <w:rPr>
          <w:lang w:eastAsia="zh-CN"/>
        </w:rPr>
      </w:pPr>
      <w:r w:rsidRPr="00207888">
        <w:rPr>
          <w:lang w:eastAsia="zh-CN"/>
        </w:rPr>
        <w:t xml:space="preserve">In Rel-17, AF specific UE ID retrieval has specified that AF requests corresponding GPSI for an IP address of a UE. However, an IP address that has been NATed is not supported. </w:t>
      </w:r>
    </w:p>
    <w:p w14:paraId="7111893C" w14:textId="3C3C9F87" w:rsidR="00C154DD" w:rsidRPr="00005DC4" w:rsidRDefault="00C154DD" w:rsidP="00C154DD">
      <w:pPr>
        <w:rPr>
          <w:lang w:eastAsia="zh-CN"/>
        </w:rPr>
      </w:pPr>
      <w:r w:rsidRPr="00207888">
        <w:rPr>
          <w:lang w:eastAsia="zh-CN"/>
        </w:rPr>
        <w:t xml:space="preserve">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 </w:t>
      </w:r>
    </w:p>
    <w:p w14:paraId="48CAB37D" w14:textId="7CC0CBAA" w:rsidR="00C154DD" w:rsidRPr="00207888" w:rsidRDefault="00C154DD" w:rsidP="00C154DD">
      <w:pPr>
        <w:pStyle w:val="NO"/>
      </w:pPr>
      <w:r w:rsidRPr="00207888">
        <w:rPr>
          <w:lang w:eastAsia="ko-KR"/>
        </w:rPr>
        <w:t>NOTE 1:</w:t>
      </w:r>
      <w:r>
        <w:rPr>
          <w:lang w:eastAsia="ko-KR"/>
        </w:rPr>
        <w:tab/>
      </w:r>
      <w:r w:rsidRPr="00207888">
        <w:t xml:space="preserve">The case where </w:t>
      </w:r>
      <w:r w:rsidRPr="00207888">
        <w:rPr>
          <w:lang w:eastAsia="zh-CN"/>
        </w:rPr>
        <w:t>multiple UEs are allocated with the same private IP address</w:t>
      </w:r>
      <w:r w:rsidRPr="00207888">
        <w:t xml:space="preserve"> can be addressed as follows</w:t>
      </w:r>
    </w:p>
    <w:p w14:paraId="2354A372" w14:textId="2B477ECF" w:rsidR="00C154DD" w:rsidRPr="00207888" w:rsidRDefault="00D4408F" w:rsidP="00A27355">
      <w:pPr>
        <w:pStyle w:val="B1"/>
        <w:rPr>
          <w:lang w:eastAsia="zh-CN"/>
        </w:rPr>
      </w:pPr>
      <w:r>
        <w:rPr>
          <w:lang w:eastAsia="zh-CN"/>
        </w:rPr>
        <w:t>-</w:t>
      </w:r>
      <w:r>
        <w:rPr>
          <w:lang w:eastAsia="zh-CN"/>
        </w:rPr>
        <w:tab/>
      </w:r>
      <w:r w:rsidR="00C154DD" w:rsidRPr="00207888">
        <w:rPr>
          <w:lang w:eastAsia="zh-CN"/>
        </w:rPr>
        <w:t>when this same private IP address is allocated to different UE(s) for different DNN and S-NSSAI(s) by associating the AF with a DNN and S-NSSAI</w:t>
      </w:r>
    </w:p>
    <w:p w14:paraId="010F0883" w14:textId="239A96DD" w:rsidR="00C154DD" w:rsidRPr="00207888" w:rsidRDefault="00D4408F" w:rsidP="00A27355">
      <w:pPr>
        <w:pStyle w:val="B1"/>
        <w:rPr>
          <w:lang w:eastAsia="zh-CN"/>
        </w:rPr>
      </w:pPr>
      <w:r>
        <w:rPr>
          <w:lang w:eastAsia="zh-CN"/>
        </w:rPr>
        <w:t>-</w:t>
      </w:r>
      <w:r>
        <w:rPr>
          <w:lang w:eastAsia="zh-CN"/>
        </w:rPr>
        <w:tab/>
      </w:r>
      <w:r w:rsidR="00C154DD" w:rsidRPr="00207888">
        <w:rPr>
          <w:lang w:eastAsia="zh-CN"/>
        </w:rPr>
        <w:t xml:space="preserve">Otherwise and furthermore, the "ipDomain" attribute as defined in TS 29.514 clause 4.2.2.2 Note 3 may be leveraged </w:t>
      </w:r>
    </w:p>
    <w:p w14:paraId="26445C52" w14:textId="5C4BD1D5" w:rsidR="00C154DD" w:rsidRPr="00A10795" w:rsidRDefault="0013510C" w:rsidP="0013510C">
      <w:pPr>
        <w:pStyle w:val="EditorsNote"/>
        <w:rPr>
          <w:lang w:eastAsia="zh-CN"/>
        </w:rPr>
      </w:pPr>
      <w:r w:rsidRPr="00207888">
        <w:rPr>
          <w:lang w:eastAsia="zh-CN"/>
        </w:rPr>
        <w:t>Editor</w:t>
      </w:r>
      <w:r w:rsidRPr="001204E1">
        <w:rPr>
          <w:lang w:eastAsia="zh-CN"/>
        </w:rPr>
        <w:t>'</w:t>
      </w:r>
      <w:r w:rsidRPr="00207888">
        <w:rPr>
          <w:lang w:eastAsia="zh-CN"/>
        </w:rPr>
        <w:t xml:space="preserve">s </w:t>
      </w:r>
      <w:r>
        <w:rPr>
          <w:lang w:eastAsia="zh-CN"/>
        </w:rPr>
        <w:t>note</w:t>
      </w:r>
      <w:r w:rsidRPr="00207888" w:rsidDel="0013510C">
        <w:rPr>
          <w:lang w:eastAsia="zh-CN"/>
        </w:rPr>
        <w:t xml:space="preserve"> </w:t>
      </w:r>
      <w:r w:rsidR="00C154DD" w:rsidRPr="00207888">
        <w:rPr>
          <w:lang w:eastAsia="zh-CN"/>
        </w:rPr>
        <w:t>:</w:t>
      </w:r>
      <w:r>
        <w:rPr>
          <w:lang w:eastAsia="zh-CN"/>
        </w:rPr>
        <w:tab/>
      </w:r>
      <w:r w:rsidR="00C154DD" w:rsidRPr="00207888">
        <w:rPr>
          <w:lang w:eastAsia="zh-CN"/>
        </w:rPr>
        <w:t>whether these information can be exposed outside to 3</w:t>
      </w:r>
      <w:r w:rsidR="00C154DD" w:rsidRPr="00A27355">
        <w:rPr>
          <w:lang w:eastAsia="zh-CN"/>
        </w:rPr>
        <w:t>rd</w:t>
      </w:r>
      <w:r w:rsidR="00C154DD" w:rsidRPr="00207888">
        <w:rPr>
          <w:lang w:eastAsia="zh-CN"/>
        </w:rPr>
        <w:t xml:space="preserve"> AS is FFS.</w:t>
      </w:r>
    </w:p>
    <w:p w14:paraId="27966DD6" w14:textId="63BDC519" w:rsidR="00C154DD" w:rsidRPr="00207888" w:rsidRDefault="00C154DD" w:rsidP="00C154DD">
      <w:pPr>
        <w:pStyle w:val="31"/>
        <w:rPr>
          <w:lang w:eastAsia="ko-KR"/>
        </w:rPr>
      </w:pPr>
      <w:bookmarkStart w:id="654" w:name="_Toc112753993"/>
      <w:bookmarkStart w:id="655" w:name="_Toc11277549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54"/>
      <w:bookmarkEnd w:id="655"/>
    </w:p>
    <w:p w14:paraId="51007F7C" w14:textId="023F3F6E" w:rsidR="00C154DD" w:rsidRPr="00207888" w:rsidRDefault="00C154DD" w:rsidP="00C154DD">
      <w:pPr>
        <w:pStyle w:val="41"/>
        <w:rPr>
          <w:lang w:eastAsia="ko-KR"/>
        </w:rPr>
      </w:pPr>
      <w:r w:rsidRPr="00207888">
        <w:rPr>
          <w:lang w:eastAsia="ko-KR"/>
        </w:rPr>
        <w:t>6.</w:t>
      </w:r>
      <w:r w:rsidR="0013510C">
        <w:rPr>
          <w:lang w:eastAsia="ko-KR"/>
        </w:rPr>
        <w:t>20</w:t>
      </w:r>
      <w:r w:rsidRPr="00207888">
        <w:rPr>
          <w:lang w:eastAsia="ko-KR"/>
        </w:rPr>
        <w:t>.3.1</w:t>
      </w:r>
      <w:r w:rsidRPr="00207888">
        <w:rPr>
          <w:lang w:eastAsia="ko-KR"/>
        </w:rPr>
        <w:tab/>
        <w:t xml:space="preserve">UPF registration in NRF with NATed IP pools </w:t>
      </w:r>
    </w:p>
    <w:p w14:paraId="1B27A299" w14:textId="77777777" w:rsidR="00C154DD" w:rsidRPr="00207888" w:rsidRDefault="00C154DD" w:rsidP="00C154DD">
      <w:pPr>
        <w:jc w:val="center"/>
      </w:pPr>
      <w:r w:rsidRPr="00207888">
        <w:rPr>
          <w:noProof/>
        </w:rPr>
        <w:object w:dxaOrig="7770" w:dyaOrig="4635" w14:anchorId="21068021">
          <v:shape id="_x0000_i1066" type="#_x0000_t75" alt="" style="width:387.3pt;height:231.05pt;mso-width-percent:0;mso-height-percent:0;mso-width-percent:0;mso-height-percent:0" o:ole="">
            <v:imagedata r:id="rId90" o:title=""/>
          </v:shape>
          <o:OLEObject Type="Embed" ProgID="Visio.Drawing.15" ShapeID="_x0000_i1066" DrawAspect="Content" ObjectID="_1723633893" r:id="rId91"/>
        </w:object>
      </w:r>
    </w:p>
    <w:p w14:paraId="5A95864C" w14:textId="4F710F4A" w:rsidR="00C154DD" w:rsidRPr="00A27355" w:rsidRDefault="00C154DD" w:rsidP="00A27355">
      <w:pPr>
        <w:pStyle w:val="TF"/>
      </w:pPr>
      <w:r w:rsidRPr="00A27355">
        <w:t>Figure 6.</w:t>
      </w:r>
      <w:r w:rsidR="0013510C" w:rsidRPr="00A27355">
        <w:t>20</w:t>
      </w:r>
      <w:r w:rsidRPr="00A27355">
        <w:t>.3.1-1: UPF registration in NRF for NATed IP pools</w:t>
      </w:r>
    </w:p>
    <w:p w14:paraId="097F4A41" w14:textId="3F6469CB" w:rsidR="00C154DD" w:rsidRPr="00A27355" w:rsidRDefault="00C154DD" w:rsidP="00C154DD">
      <w:pPr>
        <w:rPr>
          <w:lang w:eastAsia="ko-KR"/>
        </w:rPr>
      </w:pPr>
      <w:r w:rsidRPr="00207888">
        <w:rPr>
          <w:lang w:eastAsia="ko-KR"/>
        </w:rPr>
        <w:t>As illustrated in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7350594E" w14:textId="77777777" w:rsidR="00C154DD" w:rsidRPr="00207888" w:rsidRDefault="00C154DD" w:rsidP="00C154DD">
      <w:pPr>
        <w:jc w:val="center"/>
        <w:rPr>
          <w:lang w:eastAsia="ko-KR"/>
        </w:rPr>
      </w:pPr>
    </w:p>
    <w:p w14:paraId="6C7F004A" w14:textId="0A3B6E69" w:rsidR="00C154DD" w:rsidRPr="00207888" w:rsidRDefault="00C154DD" w:rsidP="00C154DD">
      <w:pPr>
        <w:pStyle w:val="41"/>
        <w:rPr>
          <w:lang w:eastAsia="ko-KR"/>
        </w:rPr>
      </w:pPr>
      <w:r w:rsidRPr="00207888">
        <w:rPr>
          <w:lang w:eastAsia="ko-KR"/>
        </w:rPr>
        <w:t>6.</w:t>
      </w:r>
      <w:r w:rsidR="0013510C">
        <w:rPr>
          <w:lang w:eastAsia="ko-KR"/>
        </w:rPr>
        <w:t>20</w:t>
      </w:r>
      <w:r w:rsidRPr="00207888">
        <w:rPr>
          <w:lang w:eastAsia="ko-KR"/>
        </w:rPr>
        <w:t>.3.2</w:t>
      </w:r>
      <w:r w:rsidRPr="00207888">
        <w:rPr>
          <w:lang w:eastAsia="ko-KR"/>
        </w:rPr>
        <w:tab/>
        <w:t>UE IP address mapping information exposure by UPF</w:t>
      </w:r>
    </w:p>
    <w:p w14:paraId="5F3B19EE" w14:textId="77777777" w:rsidR="00C154DD" w:rsidRPr="00207888" w:rsidRDefault="00C154DD" w:rsidP="00C154DD">
      <w:pPr>
        <w:jc w:val="center"/>
      </w:pPr>
      <w:r w:rsidRPr="00207888">
        <w:rPr>
          <w:noProof/>
        </w:rPr>
        <w:object w:dxaOrig="9390" w:dyaOrig="5070" w14:anchorId="116E4157">
          <v:shape id="_x0000_i1067" type="#_x0000_t75" alt="" style="width:416.55pt;height:223.5pt;mso-width-percent:0;mso-height-percent:0;mso-width-percent:0;mso-height-percent:0" o:ole="">
            <v:imagedata r:id="rId92" o:title=""/>
          </v:shape>
          <o:OLEObject Type="Embed" ProgID="Visio.Drawing.15" ShapeID="_x0000_i1067" DrawAspect="Content" ObjectID="_1723633894" r:id="rId93"/>
        </w:object>
      </w:r>
    </w:p>
    <w:p w14:paraId="795EB3D2" w14:textId="25076792" w:rsidR="00C154DD" w:rsidRPr="00207888" w:rsidRDefault="00C154DD" w:rsidP="00C154DD">
      <w:pPr>
        <w:pStyle w:val="TF"/>
      </w:pPr>
      <w:r w:rsidRPr="00207888">
        <w:t>Figure 6.</w:t>
      </w:r>
      <w:r w:rsidR="0013510C">
        <w:t>20</w:t>
      </w:r>
      <w:r w:rsidRPr="00207888">
        <w:t>.3.2-1: UE IP address mapping information exposure by UPF</w:t>
      </w:r>
    </w:p>
    <w:p w14:paraId="412582DD" w14:textId="77777777" w:rsidR="00C154DD" w:rsidRPr="00A27355" w:rsidRDefault="00C154DD" w:rsidP="00C154DD">
      <w:pPr>
        <w:ind w:left="568" w:hanging="284"/>
        <w:rPr>
          <w:lang w:eastAsia="ko-KR"/>
        </w:rPr>
      </w:pPr>
      <w:r w:rsidRPr="00A27355">
        <w:rPr>
          <w:rFonts w:hint="eastAsia"/>
          <w:lang w:eastAsia="ko-KR"/>
        </w:rPr>
        <w:t>1</w:t>
      </w:r>
      <w:r w:rsidRPr="00A27355">
        <w:rPr>
          <w:lang w:eastAsia="ko-KR"/>
        </w:rPr>
        <w:t>.</w:t>
      </w:r>
      <w:r w:rsidRPr="00A27355">
        <w:rPr>
          <w:lang w:eastAsia="ko-KR"/>
        </w:rPr>
        <w:tab/>
        <w:t xml:space="preserve">The AF issues Nnef_EventExposure_Subscribe (NATed addressing information, AF ID ) service operation to request UE IP address mapping information for a UE. The NATed addressing information comprise a Public IP address and a port number. </w:t>
      </w:r>
    </w:p>
    <w:p w14:paraId="571A30A0" w14:textId="77777777" w:rsidR="00C154DD" w:rsidRPr="00A27355" w:rsidRDefault="00C154DD" w:rsidP="00C154DD">
      <w:pPr>
        <w:ind w:left="568" w:hanging="284"/>
        <w:rPr>
          <w:lang w:eastAsia="ko-KR"/>
        </w:rPr>
      </w:pPr>
      <w:r w:rsidRPr="00A27355">
        <w:rPr>
          <w:lang w:eastAsia="ko-KR"/>
        </w:rPr>
        <w:lastRenderedPageBreak/>
        <w:tab/>
        <w:t xml:space="preserve">The AF request may be for one-time notification. </w:t>
      </w:r>
    </w:p>
    <w:p w14:paraId="22C849E3" w14:textId="281D1313" w:rsidR="00C154DD" w:rsidRPr="00207888" w:rsidRDefault="00C154DD" w:rsidP="00C154DD">
      <w:pPr>
        <w:ind w:left="568" w:hanging="284"/>
        <w:rPr>
          <w:lang w:eastAsia="ko-KR"/>
        </w:rPr>
      </w:pPr>
      <w:r w:rsidRPr="00A27355">
        <w:rPr>
          <w:lang w:eastAsia="ko-KR"/>
        </w:rPr>
        <w:t>2.</w:t>
      </w:r>
      <w:r w:rsidRPr="00A27355">
        <w:rPr>
          <w:lang w:eastAsia="ko-KR"/>
        </w:rPr>
        <w:tab/>
        <w:t xml:space="preserve">The NEF finds the appropriate UPF by using the UPF selection method </w:t>
      </w:r>
      <w:r w:rsidRPr="00207888">
        <w:rPr>
          <w:lang w:eastAsia="ko-KR"/>
        </w:rPr>
        <w:t>targeting the NATed addressing information for a UE and the DNN=S-NSSAI associated with the AF ID. This may use NRF discovery (see clause 6.</w:t>
      </w:r>
      <w:r w:rsidR="0013510C">
        <w:rPr>
          <w:lang w:eastAsia="ko-KR"/>
        </w:rPr>
        <w:t>20</w:t>
      </w:r>
      <w:r w:rsidRPr="00207888">
        <w:rPr>
          <w:lang w:eastAsia="ko-KR"/>
        </w:rPr>
        <w:t>.3.1). The NEF may also use the NATed addressing information to determine the "ipDomain" attribute as defined in TS 29.514 clause 4.2.2.2 Note 3.</w:t>
      </w:r>
    </w:p>
    <w:p w14:paraId="78C7422F" w14:textId="77777777" w:rsidR="00C154DD" w:rsidRPr="00A27355" w:rsidRDefault="00C154DD" w:rsidP="00C154DD">
      <w:pPr>
        <w:ind w:left="568" w:hanging="284"/>
        <w:rPr>
          <w:lang w:eastAsia="ko-KR"/>
        </w:rPr>
      </w:pPr>
      <w:r w:rsidRPr="00A27355">
        <w:rPr>
          <w:lang w:eastAsia="ko-KR"/>
        </w:rPr>
        <w:t>3.</w:t>
      </w:r>
      <w:r w:rsidRPr="00A27355">
        <w:rPr>
          <w:lang w:eastAsia="ko-KR"/>
        </w:rPr>
        <w:tab/>
        <w:t>The NEF sends the Nupf_EventExposure_Subscribe request (</w:t>
      </w:r>
      <w:r w:rsidRPr="00207888">
        <w:rPr>
          <w:lang w:eastAsia="ko-KR"/>
        </w:rPr>
        <w:t>public UE addressing information, DNN,S-NSSAI associated with the AF ID)</w:t>
      </w:r>
      <w:r w:rsidRPr="00A27355">
        <w:rPr>
          <w:lang w:eastAsia="ko-KR"/>
        </w:rPr>
        <w:t xml:space="preserve"> to the UPF to request UE IP address mapping information. </w:t>
      </w:r>
    </w:p>
    <w:p w14:paraId="0F42F22C" w14:textId="77777777" w:rsidR="00C154DD" w:rsidRPr="00A27355" w:rsidRDefault="00C154DD" w:rsidP="00C154DD">
      <w:pPr>
        <w:ind w:left="568" w:hanging="284"/>
        <w:rPr>
          <w:lang w:eastAsia="ko-KR"/>
        </w:rPr>
      </w:pPr>
      <w:r w:rsidRPr="00A27355">
        <w:rPr>
          <w:lang w:eastAsia="ko-KR"/>
        </w:rPr>
        <w:t>4.</w:t>
      </w:r>
      <w:r w:rsidRPr="00A27355">
        <w:rPr>
          <w:lang w:eastAsia="ko-KR"/>
        </w:rPr>
        <w:tab/>
        <w:t>The UPF responds with the 5GC UE IP address mapping information to NEF over the Nupf_EventExposure_Notify service operation. The 5GC UE IP address mapping information comprises a private IP address of the UE.</w:t>
      </w:r>
    </w:p>
    <w:p w14:paraId="16514772" w14:textId="77777777" w:rsidR="00C154DD" w:rsidRPr="00A27355" w:rsidRDefault="00C154DD" w:rsidP="00C154DD">
      <w:pPr>
        <w:ind w:left="568" w:hanging="284"/>
        <w:rPr>
          <w:lang w:eastAsia="ko-KR"/>
        </w:rPr>
      </w:pPr>
      <w:r w:rsidRPr="00A27355">
        <w:rPr>
          <w:lang w:eastAsia="ko-KR"/>
        </w:rPr>
        <w:t>5.</w:t>
      </w:r>
      <w:r w:rsidRPr="00A27355">
        <w:rPr>
          <w:lang w:eastAsia="ko-KR"/>
        </w:rPr>
        <w:tab/>
        <w:t xml:space="preserve">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 </w:t>
      </w:r>
    </w:p>
    <w:p w14:paraId="472EA280" w14:textId="6CF71E3F" w:rsidR="00C154DD" w:rsidRPr="00207888" w:rsidRDefault="00C154DD" w:rsidP="00C154DD">
      <w:pPr>
        <w:pStyle w:val="EditorsNote"/>
      </w:pPr>
      <w:r w:rsidRPr="00207888">
        <w:t>Editor</w:t>
      </w:r>
      <w:r w:rsidR="0013510C" w:rsidRPr="001204E1">
        <w:t>'</w:t>
      </w:r>
      <w:r w:rsidRPr="00207888">
        <w:t xml:space="preserve">s </w:t>
      </w:r>
      <w:r w:rsidR="0013510C">
        <w:t>note</w:t>
      </w:r>
      <w:r w:rsidRPr="00207888">
        <w:t>:</w:t>
      </w:r>
      <w:r w:rsidR="0013510C">
        <w:tab/>
      </w:r>
      <w:r w:rsidRPr="00207888">
        <w:t>whether the DNN/S-NSSAI, ipdomain information is the address assistance information and can be exposed outside to 3</w:t>
      </w:r>
      <w:r w:rsidRPr="00A27355">
        <w:t>rd</w:t>
      </w:r>
      <w:r w:rsidRPr="00207888">
        <w:t xml:space="preserve"> AS is FFS.</w:t>
      </w:r>
    </w:p>
    <w:p w14:paraId="4D2D5526" w14:textId="189D8499" w:rsidR="0013510C" w:rsidRPr="00A27355" w:rsidRDefault="00C154DD" w:rsidP="0013510C">
      <w:pPr>
        <w:pStyle w:val="EditorsNote"/>
      </w:pPr>
      <w:r w:rsidRPr="00207888">
        <w:rPr>
          <w:lang w:eastAsia="zh-CN"/>
        </w:rPr>
        <w:t>Editor</w:t>
      </w:r>
      <w:r w:rsidR="0013510C" w:rsidRPr="001204E1">
        <w:t>'</w:t>
      </w:r>
      <w:r w:rsidRPr="00207888">
        <w:rPr>
          <w:lang w:eastAsia="zh-CN"/>
        </w:rPr>
        <w:t xml:space="preserve">s </w:t>
      </w:r>
      <w:r w:rsidR="0013510C">
        <w:rPr>
          <w:lang w:eastAsia="zh-CN"/>
        </w:rPr>
        <w:t>note</w:t>
      </w:r>
      <w:r w:rsidRPr="00207888">
        <w:rPr>
          <w:lang w:eastAsia="zh-CN"/>
        </w:rPr>
        <w:t>:</w:t>
      </w:r>
      <w:r w:rsidR="0013510C">
        <w:rPr>
          <w:lang w:eastAsia="zh-CN"/>
        </w:rPr>
        <w:tab/>
      </w:r>
      <w:r w:rsidRPr="00207888">
        <w:rPr>
          <w:lang w:eastAsia="zh-CN"/>
        </w:rPr>
        <w:t xml:space="preserve">It is FFS how long the binding information can be kept at the AF. </w:t>
      </w:r>
    </w:p>
    <w:p w14:paraId="6754A791" w14:textId="6DF4AEAE" w:rsidR="00C154DD" w:rsidRPr="00207888" w:rsidRDefault="00C154DD" w:rsidP="00C154DD">
      <w:pPr>
        <w:pStyle w:val="31"/>
        <w:rPr>
          <w:lang w:eastAsia="ko-KR"/>
        </w:rPr>
      </w:pPr>
      <w:bookmarkStart w:id="656" w:name="_Toc112753994"/>
      <w:bookmarkStart w:id="657" w:name="_Toc112775496"/>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56"/>
      <w:bookmarkEnd w:id="657"/>
    </w:p>
    <w:p w14:paraId="35AD5698" w14:textId="77777777" w:rsidR="00C154DD" w:rsidRPr="00207888" w:rsidRDefault="00C154DD" w:rsidP="00C154DD">
      <w:pPr>
        <w:rPr>
          <w:lang w:eastAsia="zh-CN"/>
        </w:rPr>
      </w:pPr>
      <w:r w:rsidRPr="00207888">
        <w:rPr>
          <w:lang w:eastAsia="zh-CN"/>
        </w:rPr>
        <w:t>UPF:</w:t>
      </w:r>
    </w:p>
    <w:p w14:paraId="55DFD4CB" w14:textId="77777777"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p>
    <w:p w14:paraId="06F345D8" w14:textId="77777777"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p>
    <w:p w14:paraId="3356631D" w14:textId="5EDE45E4"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p>
    <w:p w14:paraId="14253165" w14:textId="77777777" w:rsidR="00C154DD" w:rsidRPr="00207888" w:rsidRDefault="00C154DD" w:rsidP="00C154DD">
      <w:pPr>
        <w:rPr>
          <w:lang w:eastAsia="zh-CN"/>
        </w:rPr>
      </w:pPr>
      <w:r w:rsidRPr="00207888">
        <w:rPr>
          <w:lang w:eastAsia="zh-CN"/>
        </w:rPr>
        <w:t>NEF:</w:t>
      </w:r>
    </w:p>
    <w:p w14:paraId="71E4ABB5" w14:textId="77777777"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27FBFC06"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p>
    <w:p w14:paraId="3DDDBD54" w14:textId="07B8023E" w:rsidR="00116896" w:rsidRPr="005468E0" w:rsidRDefault="00116896" w:rsidP="00116896">
      <w:pPr>
        <w:pStyle w:val="21"/>
      </w:pPr>
      <w:bookmarkStart w:id="658" w:name="_Toc112753995"/>
      <w:bookmarkStart w:id="659" w:name="_Toc112775497"/>
      <w:r w:rsidRPr="005468E0">
        <w:t>6.</w:t>
      </w:r>
      <w:r w:rsidR="00A67CC3">
        <w:t>21</w:t>
      </w:r>
      <w:r w:rsidRPr="005468E0">
        <w:tab/>
        <w:t>Solution #</w:t>
      </w:r>
      <w:r w:rsidR="00A67CC3">
        <w:t>21</w:t>
      </w:r>
      <w:r w:rsidRPr="005468E0">
        <w:t>: UPF Event Exposure with consideration on UPF performance</w:t>
      </w:r>
      <w:bookmarkEnd w:id="658"/>
      <w:bookmarkEnd w:id="659"/>
    </w:p>
    <w:p w14:paraId="7EB50831" w14:textId="393AC124" w:rsidR="00116896" w:rsidRPr="005468E0" w:rsidRDefault="00116896" w:rsidP="00116896">
      <w:pPr>
        <w:pStyle w:val="31"/>
        <w:rPr>
          <w:lang w:eastAsia="ko-KR"/>
        </w:rPr>
      </w:pPr>
      <w:bookmarkStart w:id="660" w:name="_Toc112753996"/>
      <w:bookmarkStart w:id="661" w:name="_Toc112775498"/>
      <w:r w:rsidRPr="005468E0">
        <w:rPr>
          <w:lang w:eastAsia="ko-KR"/>
        </w:rPr>
        <w:t>6.</w:t>
      </w:r>
      <w:r w:rsidR="00A67CC3">
        <w:rPr>
          <w:lang w:eastAsia="ko-KR"/>
        </w:rPr>
        <w:t>21</w:t>
      </w:r>
      <w:r w:rsidRPr="005468E0">
        <w:rPr>
          <w:lang w:eastAsia="ko-KR"/>
        </w:rPr>
        <w:t>.1</w:t>
      </w:r>
      <w:r w:rsidRPr="005468E0">
        <w:rPr>
          <w:lang w:eastAsia="ko-KR"/>
        </w:rPr>
        <w:tab/>
        <w:t>Key Issue mapping</w:t>
      </w:r>
      <w:bookmarkEnd w:id="660"/>
      <w:bookmarkEnd w:id="661"/>
    </w:p>
    <w:p w14:paraId="0208475A" w14:textId="77777777" w:rsidR="00116896" w:rsidRPr="005468E0" w:rsidRDefault="00116896" w:rsidP="00116896">
      <w:pPr>
        <w:rPr>
          <w:lang w:eastAsia="ko-KR"/>
        </w:rPr>
      </w:pPr>
      <w:r w:rsidRPr="005468E0">
        <w:t xml:space="preserve">This solution addresses "Key Issue#2: Support UPF expose information to other NFs". Especially, it focuses on </w:t>
      </w:r>
      <w:r w:rsidRPr="005468E0">
        <w:rPr>
          <w:lang w:eastAsia="ko-KR"/>
        </w:rPr>
        <w:t>the following architecture requirements.</w:t>
      </w:r>
    </w:p>
    <w:p w14:paraId="0245F3D2" w14:textId="1E1059E5" w:rsidR="00116896" w:rsidRPr="005468E0" w:rsidRDefault="00116896" w:rsidP="00A27355">
      <w:pPr>
        <w:ind w:leftChars="300" w:left="600"/>
      </w:pPr>
      <w:r w:rsidRPr="005468E0">
        <w:rPr>
          <w:i/>
        </w:rPr>
        <w:t>The performance of UPF user plane traffic handling shall not be degraded due to mechanisms defined in this study</w:t>
      </w:r>
    </w:p>
    <w:p w14:paraId="50A77862" w14:textId="74557B88" w:rsidR="00116896" w:rsidRPr="005468E0" w:rsidRDefault="00116896" w:rsidP="00116896">
      <w:pPr>
        <w:pStyle w:val="31"/>
        <w:rPr>
          <w:lang w:eastAsia="ko-KR"/>
        </w:rPr>
      </w:pPr>
      <w:bookmarkStart w:id="662" w:name="_Toc112753997"/>
      <w:bookmarkStart w:id="663" w:name="_Toc112775499"/>
      <w:r w:rsidRPr="005468E0">
        <w:rPr>
          <w:lang w:eastAsia="ko-KR"/>
        </w:rPr>
        <w:t>6.</w:t>
      </w:r>
      <w:r w:rsidR="00A67CC3">
        <w:rPr>
          <w:lang w:eastAsia="ko-KR"/>
        </w:rPr>
        <w:t>21</w:t>
      </w:r>
      <w:r w:rsidRPr="005468E0">
        <w:rPr>
          <w:lang w:eastAsia="ko-KR"/>
        </w:rPr>
        <w:t>.2</w:t>
      </w:r>
      <w:r w:rsidRPr="005468E0">
        <w:rPr>
          <w:lang w:eastAsia="ko-KR"/>
        </w:rPr>
        <w:tab/>
        <w:t>Description</w:t>
      </w:r>
      <w:bookmarkEnd w:id="662"/>
      <w:bookmarkEnd w:id="663"/>
    </w:p>
    <w:p w14:paraId="43C2312E" w14:textId="77777777" w:rsidR="00116896" w:rsidRPr="005468E0" w:rsidRDefault="00116896" w:rsidP="00116896">
      <w:r w:rsidRPr="005468E0">
        <w:t xml:space="preserve">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 </w:t>
      </w:r>
    </w:p>
    <w:p w14:paraId="0BE57992" w14:textId="77777777" w:rsidR="00116896" w:rsidRPr="005468E0" w:rsidRDefault="00116896" w:rsidP="00116896">
      <w:r w:rsidRPr="005468E0">
        <w:lastRenderedPageBreak/>
        <w:t xml:space="preserve">To achieve it, a consumer NF (e.g. NEF, AF) may provide in its subscription </w:t>
      </w:r>
      <w:r w:rsidRPr="005468E0">
        <w:rPr>
          <w:rFonts w:hint="eastAsia"/>
          <w:lang w:eastAsia="ko-KR"/>
        </w:rPr>
        <w:t xml:space="preserve">request the </w:t>
      </w:r>
      <w:r w:rsidRPr="005468E0">
        <w:rPr>
          <w:lang w:eastAsia="ko-KR"/>
        </w:rPr>
        <w:t xml:space="preserve">consideration on </w:t>
      </w:r>
      <w:r w:rsidRPr="005468E0">
        <w:rPr>
          <w:rFonts w:hint="eastAsia"/>
          <w:lang w:eastAsia="ko-KR"/>
        </w:rPr>
        <w:t>UPF performance</w:t>
      </w:r>
      <w:r w:rsidRPr="005468E0">
        <w:t xml:space="preserve"> during EventExposure Service subscription for event notification, (e.g. as the reporting suggestion information of Solution#14 or as a new IE in the Event Reporting Information). </w:t>
      </w:r>
    </w:p>
    <w:p w14:paraId="7D7590EE" w14:textId="77777777" w:rsidR="00116896" w:rsidRPr="005468E0" w:rsidRDefault="00116896" w:rsidP="00116896">
      <w:r w:rsidRPr="005468E0">
        <w:t>It is assumed that UPF is monitoring its performance by itself and such monitoring depends on the implementation.</w:t>
      </w:r>
    </w:p>
    <w:p w14:paraId="2245F1D3" w14:textId="77777777" w:rsidR="00116896" w:rsidRPr="005468E0" w:rsidRDefault="00116896" w:rsidP="00116896">
      <w:pPr>
        <w:rPr>
          <w:lang w:eastAsia="ko-KR"/>
        </w:rPr>
      </w:pPr>
      <w:r w:rsidRPr="005468E0">
        <w:rPr>
          <w:rFonts w:hint="eastAsia"/>
          <w:lang w:eastAsia="ko-KR"/>
        </w:rPr>
        <w:t>F</w:t>
      </w:r>
      <w:r w:rsidRPr="005468E0">
        <w:rPr>
          <w:lang w:eastAsia="ko-KR"/>
        </w:rPr>
        <w:t>o</w:t>
      </w:r>
      <w:r w:rsidRPr="005468E0">
        <w:rPr>
          <w:rFonts w:hint="eastAsia"/>
          <w:lang w:eastAsia="ko-KR"/>
        </w:rPr>
        <w:t xml:space="preserve">r </w:t>
      </w:r>
      <w:r w:rsidRPr="005468E0">
        <w:rPr>
          <w:lang w:eastAsia="ko-KR"/>
        </w:rPr>
        <w:t>example, the request is to</w:t>
      </w:r>
    </w:p>
    <w:p w14:paraId="705AECC3" w14:textId="2F96F1F7" w:rsidR="00116896" w:rsidRPr="005468E0" w:rsidRDefault="00A34C2F" w:rsidP="00A27355">
      <w:pPr>
        <w:pStyle w:val="B1"/>
      </w:pPr>
      <w:r>
        <w:rPr>
          <w:lang w:eastAsia="ko-KR"/>
        </w:rPr>
        <w:t>-</w:t>
      </w:r>
      <w:r>
        <w:rPr>
          <w:lang w:eastAsia="ko-KR"/>
        </w:rPr>
        <w:tab/>
      </w:r>
      <w:r w:rsidR="00116896" w:rsidRPr="005468E0">
        <w:rPr>
          <w:lang w:eastAsia="ko-KR"/>
        </w:rPr>
        <w:t>i</w:t>
      </w:r>
      <w:r w:rsidR="00116896" w:rsidRPr="005468E0">
        <w:rPr>
          <w:rFonts w:hint="eastAsia"/>
          <w:lang w:eastAsia="ko-KR"/>
        </w:rPr>
        <w:t xml:space="preserve">ndicate </w:t>
      </w:r>
      <w:r w:rsidR="00116896" w:rsidRPr="005468E0">
        <w:rPr>
          <w:lang w:eastAsia="ko-KR"/>
        </w:rPr>
        <w:t xml:space="preserve">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 </w:t>
      </w:r>
    </w:p>
    <w:p w14:paraId="6B39EF1F" w14:textId="77777777" w:rsidR="00116896" w:rsidRPr="005468E0" w:rsidRDefault="00116896" w:rsidP="00116896">
      <w:pPr>
        <w:pStyle w:val="NO"/>
        <w:overflowPunct/>
        <w:autoSpaceDE/>
        <w:autoSpaceDN/>
        <w:adjustRightInd/>
        <w:textAlignment w:val="auto"/>
        <w:rPr>
          <w:lang w:eastAsia="en-US"/>
        </w:rPr>
      </w:pPr>
      <w:r w:rsidRPr="005468E0">
        <w:rPr>
          <w:lang w:eastAsia="en-US"/>
        </w:rPr>
        <w:t>NOTE 1:</w:t>
      </w:r>
      <w:r w:rsidRPr="005468E0">
        <w:rPr>
          <w:lang w:eastAsia="en-US"/>
        </w:rPr>
        <w:tab/>
        <w:t>The above notification control implies to the Event provider NF (i.e. UPF) to resume the notification to the Event consumer NF if NF performance does not exceed the threshold.</w:t>
      </w:r>
    </w:p>
    <w:p w14:paraId="289762E3" w14:textId="77777777" w:rsidR="00116896" w:rsidRPr="005468E0" w:rsidRDefault="00116896" w:rsidP="00116896">
      <w:pPr>
        <w:pStyle w:val="NO"/>
        <w:overflowPunct/>
        <w:autoSpaceDE/>
        <w:autoSpaceDN/>
        <w:adjustRightInd/>
        <w:textAlignment w:val="auto"/>
        <w:rPr>
          <w:lang w:eastAsia="en-US"/>
        </w:rPr>
      </w:pPr>
      <w:r w:rsidRPr="005468E0">
        <w:rPr>
          <w:lang w:eastAsia="en-US"/>
        </w:rPr>
        <w:t>NOTE 2:</w:t>
      </w:r>
      <w:r w:rsidRPr="005468E0">
        <w:rPr>
          <w:lang w:eastAsia="en-US"/>
        </w:rPr>
        <w:tab/>
        <w:t xml:space="preserve">The threshold of NF performance is pre-configured in UPF and may be updated via OAM. </w:t>
      </w:r>
    </w:p>
    <w:p w14:paraId="52B96439" w14:textId="77777777" w:rsidR="00116896" w:rsidRPr="005468E0" w:rsidRDefault="00116896" w:rsidP="00116896">
      <w:pPr>
        <w:pStyle w:val="NO"/>
        <w:overflowPunct/>
        <w:autoSpaceDE/>
        <w:autoSpaceDN/>
        <w:adjustRightInd/>
        <w:textAlignment w:val="auto"/>
        <w:rPr>
          <w:lang w:eastAsia="en-US"/>
        </w:rPr>
      </w:pPr>
      <w:r w:rsidRPr="005468E0">
        <w:rPr>
          <w:lang w:eastAsia="en-US"/>
        </w:rPr>
        <w:t>NOTE 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31"/>
        <w:rPr>
          <w:lang w:eastAsia="ko-KR"/>
        </w:rPr>
      </w:pPr>
      <w:bookmarkStart w:id="664" w:name="_Toc112753998"/>
      <w:bookmarkStart w:id="665" w:name="_Toc112775500"/>
      <w:r w:rsidRPr="005468E0">
        <w:rPr>
          <w:lang w:eastAsia="ko-KR"/>
        </w:rPr>
        <w:t>6.</w:t>
      </w:r>
      <w:r w:rsidR="00A67CC3">
        <w:rPr>
          <w:lang w:eastAsia="ko-KR"/>
        </w:rPr>
        <w:t>21</w:t>
      </w:r>
      <w:r w:rsidRPr="005468E0">
        <w:rPr>
          <w:lang w:eastAsia="ko-KR"/>
        </w:rPr>
        <w:t>.3</w:t>
      </w:r>
      <w:r w:rsidRPr="005468E0">
        <w:rPr>
          <w:lang w:eastAsia="ko-KR"/>
        </w:rPr>
        <w:tab/>
        <w:t>Procedures</w:t>
      </w:r>
      <w:bookmarkEnd w:id="664"/>
      <w:bookmarkEnd w:id="665"/>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31"/>
        <w:rPr>
          <w:lang w:eastAsia="ko-KR"/>
        </w:rPr>
      </w:pPr>
      <w:bookmarkStart w:id="666" w:name="_Toc112753999"/>
      <w:bookmarkStart w:id="667" w:name="_Toc112775501"/>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66"/>
      <w:bookmarkEnd w:id="667"/>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7777777"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21"/>
      </w:pPr>
      <w:bookmarkStart w:id="668" w:name="_Toc112754000"/>
      <w:bookmarkStart w:id="669" w:name="_Toc112775502"/>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68"/>
      <w:bookmarkEnd w:id="669"/>
    </w:p>
    <w:p w14:paraId="5D52D604" w14:textId="77058DC3" w:rsidR="00BF251C" w:rsidRPr="00846D5E" w:rsidRDefault="00BF251C" w:rsidP="00BF251C">
      <w:pPr>
        <w:pStyle w:val="31"/>
        <w:rPr>
          <w:lang w:eastAsia="ko-KR"/>
        </w:rPr>
      </w:pPr>
      <w:bookmarkStart w:id="670" w:name="_Toc112754001"/>
      <w:bookmarkStart w:id="671" w:name="_Toc112775503"/>
      <w:r w:rsidRPr="00846D5E">
        <w:rPr>
          <w:lang w:eastAsia="ko-KR"/>
        </w:rPr>
        <w:t>6.</w:t>
      </w:r>
      <w:r w:rsidR="00A67CC3">
        <w:rPr>
          <w:lang w:eastAsia="ko-KR"/>
        </w:rPr>
        <w:t>22</w:t>
      </w:r>
      <w:r w:rsidRPr="00846D5E">
        <w:rPr>
          <w:lang w:eastAsia="ko-KR"/>
        </w:rPr>
        <w:t>.1</w:t>
      </w:r>
      <w:r w:rsidRPr="00846D5E">
        <w:rPr>
          <w:lang w:eastAsia="ko-KR"/>
        </w:rPr>
        <w:tab/>
        <w:t>Key Issue mapping</w:t>
      </w:r>
      <w:bookmarkEnd w:id="670"/>
      <w:bookmarkEnd w:id="671"/>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31"/>
        <w:rPr>
          <w:lang w:eastAsia="ko-KR"/>
        </w:rPr>
      </w:pPr>
      <w:bookmarkStart w:id="672" w:name="_Toc112754002"/>
      <w:bookmarkStart w:id="673" w:name="_Toc112775504"/>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672"/>
      <w:bookmarkEnd w:id="673"/>
    </w:p>
    <w:p w14:paraId="1E726217" w14:textId="77777777" w:rsidR="00BF251C" w:rsidRPr="00A27355" w:rsidRDefault="00BF251C" w:rsidP="00BF251C">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2529D975" w14:textId="77777777" w:rsidR="00BF251C" w:rsidRDefault="00BF251C" w:rsidP="00BF251C">
      <w:pPr>
        <w:rPr>
          <w:lang w:eastAsia="zh-CN"/>
        </w:rPr>
      </w:pPr>
      <w:r w:rsidRPr="00A27355">
        <w:rPr>
          <w:lang w:eastAsia="zh-CN"/>
        </w:rPr>
        <w:t>This solution aims</w:t>
      </w:r>
      <w:r w:rsidRPr="00946C01">
        <w:rPr>
          <w:rFonts w:hint="eastAsia"/>
          <w:lang w:eastAsia="zh-CN"/>
        </w:rPr>
        <w:t xml:space="preserve"> </w:t>
      </w:r>
      <w:r>
        <w:rPr>
          <w:rFonts w:hint="eastAsia"/>
          <w:lang w:eastAsia="zh-CN"/>
        </w:rPr>
        <w:t>to support t</w:t>
      </w:r>
      <w:r>
        <w:rPr>
          <w:lang w:eastAsia="zh-CN"/>
        </w:rPr>
        <w:t xml:space="preserve">he updating of target UPF for UPF event exposure service subscription in the perspective of consumer NF in case of </w:t>
      </w:r>
      <w:r w:rsidRPr="00CD6C41">
        <w:rPr>
          <w:rFonts w:hint="eastAsia"/>
          <w:lang w:eastAsia="zh-CN"/>
        </w:rPr>
        <w:t>UPF</w:t>
      </w:r>
      <w:r>
        <w:rPr>
          <w:lang w:eastAsia="zh-CN"/>
        </w:rPr>
        <w:t xml:space="preserve"> </w:t>
      </w:r>
      <w:r w:rsidRPr="00CD6C41">
        <w:rPr>
          <w:rFonts w:hint="eastAsia"/>
          <w:lang w:eastAsia="zh-CN"/>
        </w:rPr>
        <w:t>change</w:t>
      </w:r>
      <w:r>
        <w:rPr>
          <w:lang w:eastAsia="zh-CN"/>
        </w:rPr>
        <w:t xml:space="preserve"> during the life time of the PDU Session. Two mechanisms are proposed:</w:t>
      </w:r>
    </w:p>
    <w:p w14:paraId="518833D2" w14:textId="77777777" w:rsidR="00BF251C" w:rsidRPr="00A27355" w:rsidRDefault="00BF251C" w:rsidP="00B617E2">
      <w:pPr>
        <w:pStyle w:val="B1"/>
        <w:rPr>
          <w:lang w:eastAsia="en-US"/>
        </w:rPr>
      </w:pPr>
      <w:r w:rsidRPr="00A27355">
        <w:rPr>
          <w:lang w:eastAsia="en-US"/>
        </w:rPr>
        <w:t>-</w:t>
      </w:r>
      <w:r w:rsidRPr="00A27355">
        <w:rPr>
          <w:lang w:eastAsia="en-US"/>
        </w:rPr>
        <w:tab/>
        <w:t>The consumer NF subscribes SMF</w:t>
      </w:r>
      <w:r w:rsidRPr="00A27355">
        <w:rPr>
          <w:rFonts w:hint="eastAsia"/>
          <w:lang w:eastAsia="en-US"/>
        </w:rPr>
        <w:t>/</w:t>
      </w:r>
      <w:r w:rsidRPr="00A27355">
        <w:rPr>
          <w:lang w:eastAsia="en-US"/>
        </w:rPr>
        <w:t xml:space="preserve">UPF </w:t>
      </w:r>
      <w:r w:rsidRPr="00A27355">
        <w:rPr>
          <w:rFonts w:hint="eastAsia"/>
          <w:lang w:eastAsia="en-US"/>
        </w:rPr>
        <w:t>change</w:t>
      </w:r>
      <w:r w:rsidRPr="00A27355">
        <w:rPr>
          <w:lang w:eastAsia="en-US"/>
        </w:rPr>
        <w:t xml:space="preserve"> </w:t>
      </w:r>
      <w:r w:rsidRPr="00A27355">
        <w:rPr>
          <w:rFonts w:hint="eastAsia"/>
          <w:lang w:eastAsia="en-US"/>
        </w:rPr>
        <w:t>notification</w:t>
      </w:r>
      <w:r w:rsidRPr="00A27355">
        <w:rPr>
          <w:lang w:eastAsia="en-US"/>
        </w:rPr>
        <w:t xml:space="preserve"> </w:t>
      </w:r>
      <w:r w:rsidRPr="00A27355">
        <w:rPr>
          <w:rFonts w:hint="eastAsia"/>
          <w:lang w:eastAsia="en-US"/>
        </w:rPr>
        <w:t>from</w:t>
      </w:r>
      <w:r w:rsidRPr="00A27355">
        <w:rPr>
          <w:lang w:eastAsia="en-US"/>
        </w:rPr>
        <w:t xml:space="preserve"> </w:t>
      </w:r>
      <w:r w:rsidRPr="00A27355">
        <w:rPr>
          <w:rFonts w:hint="eastAsia"/>
          <w:lang w:eastAsia="en-US"/>
        </w:rPr>
        <w:t>the</w:t>
      </w:r>
      <w:r w:rsidRPr="00A27355">
        <w:rPr>
          <w:lang w:eastAsia="en-US"/>
        </w:rPr>
        <w:t xml:space="preserve"> </w:t>
      </w:r>
      <w:r w:rsidRPr="00A27355">
        <w:rPr>
          <w:rFonts w:hint="eastAsia"/>
          <w:lang w:eastAsia="en-US"/>
        </w:rPr>
        <w:t>SMF.</w:t>
      </w:r>
      <w:r w:rsidRPr="00A27355">
        <w:rPr>
          <w:lang w:eastAsia="en-US"/>
        </w:rPr>
        <w:t xml:space="preserve"> An indication </w:t>
      </w:r>
      <w:r w:rsidRPr="00A27355">
        <w:rPr>
          <w:rFonts w:hint="eastAsia"/>
          <w:lang w:eastAsia="en-US"/>
        </w:rPr>
        <w:t>of</w:t>
      </w:r>
      <w:r w:rsidRPr="00A27355">
        <w:rPr>
          <w:lang w:eastAsia="en-US"/>
        </w:rPr>
        <w:t xml:space="preserve"> notifying the consumer NF to subscribe information from new SMF</w:t>
      </w:r>
      <w:r w:rsidRPr="00A27355">
        <w:rPr>
          <w:rFonts w:hint="eastAsia"/>
          <w:lang w:eastAsia="en-US"/>
        </w:rPr>
        <w:t>/</w:t>
      </w:r>
      <w:r w:rsidRPr="00A27355">
        <w:rPr>
          <w:lang w:eastAsia="en-US"/>
        </w:rPr>
        <w:t>UPF is triggered once the SMF/UPF for serving the PDU Session changes and detected by the SMF.</w:t>
      </w:r>
    </w:p>
    <w:p w14:paraId="7138E2B7" w14:textId="77777777" w:rsidR="00BF251C" w:rsidRPr="00A27355" w:rsidRDefault="00BF251C" w:rsidP="00A27355">
      <w:pPr>
        <w:pStyle w:val="B1"/>
        <w:rPr>
          <w:lang w:eastAsia="en-US"/>
        </w:rPr>
      </w:pPr>
      <w:r w:rsidRPr="00A27355">
        <w:rPr>
          <w:rFonts w:hint="eastAsia"/>
          <w:lang w:eastAsia="en-US"/>
        </w:rPr>
        <w:t>-</w:t>
      </w:r>
      <w:r w:rsidRPr="00A27355">
        <w:rPr>
          <w:lang w:eastAsia="en-US"/>
        </w:rPr>
        <w:tab/>
        <w:t xml:space="preserve">Add </w:t>
      </w:r>
      <w:r w:rsidRPr="00A27355">
        <w:rPr>
          <w:rFonts w:hint="eastAsia"/>
          <w:lang w:eastAsia="en-US"/>
        </w:rPr>
        <w:t>UE</w:t>
      </w:r>
      <w:r w:rsidRPr="00A27355">
        <w:rPr>
          <w:lang w:eastAsia="en-US"/>
        </w:rPr>
        <w:t xml:space="preserve"> </w:t>
      </w:r>
      <w:r w:rsidRPr="00A27355">
        <w:rPr>
          <w:rFonts w:hint="eastAsia"/>
          <w:lang w:eastAsia="en-US"/>
        </w:rPr>
        <w:t>ID</w:t>
      </w:r>
      <w:r w:rsidRPr="00A27355">
        <w:rPr>
          <w:lang w:eastAsia="en-US"/>
        </w:rPr>
        <w:t xml:space="preserve"> (SUPI, GPSI) and PDU Session ID list with the corresponding UPF ID in the BSF. Then the consumer NF can subscribe the UPF information from the BSF directly.</w:t>
      </w:r>
    </w:p>
    <w:p w14:paraId="2E5E881C" w14:textId="77777777" w:rsidR="00BF251C" w:rsidRPr="00A27355" w:rsidRDefault="00BF251C" w:rsidP="00BF251C">
      <w:pPr>
        <w:rPr>
          <w:lang w:eastAsia="zh-CN"/>
        </w:rPr>
      </w:pPr>
      <w:r w:rsidRPr="00B96949">
        <w:rPr>
          <w:rFonts w:hint="eastAsia"/>
          <w:lang w:eastAsia="zh-CN"/>
        </w:rPr>
        <w:t>The</w:t>
      </w:r>
      <w:r w:rsidRPr="00B96949">
        <w:rPr>
          <w:lang w:eastAsia="zh-CN"/>
        </w:rPr>
        <w:t xml:space="preserve"> detail</w:t>
      </w:r>
      <w:r>
        <w:rPr>
          <w:lang w:eastAsia="zh-CN"/>
        </w:rPr>
        <w:t>s</w:t>
      </w:r>
      <w:r w:rsidRPr="00B96949">
        <w:rPr>
          <w:lang w:eastAsia="zh-CN"/>
        </w:rPr>
        <w:t xml:space="preserve"> of these </w:t>
      </w:r>
      <w:r>
        <w:rPr>
          <w:lang w:eastAsia="zh-CN"/>
        </w:rPr>
        <w:t>three</w:t>
      </w:r>
      <w:r w:rsidRPr="00B96949">
        <w:rPr>
          <w:lang w:eastAsia="zh-CN"/>
        </w:rPr>
        <w:t xml:space="preserve"> solutions are described in the next section.</w:t>
      </w:r>
    </w:p>
    <w:p w14:paraId="7B9856EF" w14:textId="7CF9A59F" w:rsidR="00BF251C" w:rsidRDefault="00BF251C" w:rsidP="00BF251C">
      <w:pPr>
        <w:pStyle w:val="31"/>
        <w:rPr>
          <w:lang w:eastAsia="ko-KR"/>
        </w:rPr>
      </w:pPr>
      <w:bookmarkStart w:id="674" w:name="_Toc112754003"/>
      <w:bookmarkStart w:id="675" w:name="_Toc112775505"/>
      <w:r w:rsidRPr="00846D5E">
        <w:rPr>
          <w:lang w:eastAsia="ko-KR"/>
        </w:rPr>
        <w:lastRenderedPageBreak/>
        <w:t>6.</w:t>
      </w:r>
      <w:r w:rsidR="00A67CC3">
        <w:rPr>
          <w:lang w:eastAsia="ko-KR"/>
        </w:rPr>
        <w:t>22</w:t>
      </w:r>
      <w:r w:rsidRPr="00846D5E">
        <w:rPr>
          <w:lang w:eastAsia="ko-KR"/>
        </w:rPr>
        <w:t>.</w:t>
      </w:r>
      <w:r>
        <w:rPr>
          <w:lang w:eastAsia="ko-KR"/>
        </w:rPr>
        <w:t>3</w:t>
      </w:r>
      <w:r w:rsidRPr="00846D5E">
        <w:rPr>
          <w:lang w:eastAsia="ko-KR"/>
        </w:rPr>
        <w:tab/>
        <w:t>Procedures</w:t>
      </w:r>
      <w:bookmarkEnd w:id="674"/>
      <w:bookmarkEnd w:id="675"/>
    </w:p>
    <w:p w14:paraId="1E4C1AF1" w14:textId="1053ADAA" w:rsidR="00BF251C" w:rsidRPr="008C6B19" w:rsidRDefault="00BF251C" w:rsidP="00BF251C">
      <w:pPr>
        <w:pStyle w:val="41"/>
        <w:rPr>
          <w:lang w:eastAsia="ko-KR"/>
        </w:rPr>
      </w:pPr>
      <w:r w:rsidRPr="00050487">
        <w:rPr>
          <w:rFonts w:hint="eastAsia"/>
          <w:lang w:eastAsia="ko-KR"/>
        </w:rPr>
        <w:t>6</w:t>
      </w:r>
      <w:r w:rsidRPr="00050487">
        <w:rPr>
          <w:lang w:eastAsia="ko-KR"/>
        </w:rPr>
        <w:t>.</w:t>
      </w:r>
      <w:r w:rsidR="00A67CC3" w:rsidRPr="00050487">
        <w:rPr>
          <w:lang w:eastAsia="ko-KR"/>
        </w:rPr>
        <w:t>22</w:t>
      </w:r>
      <w:r w:rsidRPr="00050487">
        <w:rPr>
          <w:lang w:eastAsia="ko-KR"/>
        </w:rPr>
        <w:t>.3.1</w:t>
      </w:r>
      <w:r w:rsidRPr="00050487">
        <w:rPr>
          <w:lang w:eastAsia="ko-KR"/>
        </w:rPr>
        <w:tab/>
        <w:t>The consumer NF subscribe</w:t>
      </w:r>
      <w:r w:rsidRPr="00050487">
        <w:rPr>
          <w:rFonts w:hint="eastAsia"/>
          <w:lang w:eastAsia="ko-KR"/>
        </w:rPr>
        <w:t>s</w:t>
      </w:r>
      <w:r w:rsidRPr="00050487">
        <w:rPr>
          <w:lang w:eastAsia="ko-KR"/>
        </w:rPr>
        <w:t xml:space="preserve"> SMF</w:t>
      </w:r>
      <w:r w:rsidRPr="00050487">
        <w:rPr>
          <w:rFonts w:hint="eastAsia"/>
          <w:lang w:eastAsia="ko-KR"/>
        </w:rPr>
        <w:t>/</w:t>
      </w:r>
      <w:r w:rsidRPr="00050487">
        <w:rPr>
          <w:lang w:eastAsia="ko-KR"/>
        </w:rPr>
        <w:t xml:space="preserve">UPF </w:t>
      </w:r>
      <w:r w:rsidRPr="00050487">
        <w:rPr>
          <w:rFonts w:hint="eastAsia"/>
          <w:lang w:eastAsia="ko-KR"/>
        </w:rPr>
        <w:t>change</w:t>
      </w:r>
      <w:r w:rsidRPr="00050487">
        <w:rPr>
          <w:lang w:eastAsia="ko-KR"/>
        </w:rPr>
        <w:t xml:space="preserve"> </w:t>
      </w:r>
      <w:r w:rsidRPr="00050487">
        <w:rPr>
          <w:rFonts w:hint="eastAsia"/>
          <w:lang w:eastAsia="ko-KR"/>
        </w:rPr>
        <w:t>notification</w:t>
      </w:r>
      <w:r w:rsidRPr="00050487">
        <w:rPr>
          <w:lang w:eastAsia="ko-KR"/>
        </w:rPr>
        <w:t xml:space="preserve"> </w:t>
      </w:r>
      <w:r w:rsidRPr="00050487">
        <w:rPr>
          <w:rFonts w:hint="eastAsia"/>
          <w:lang w:eastAsia="ko-KR"/>
        </w:rPr>
        <w:t>from</w:t>
      </w:r>
      <w:r w:rsidRPr="00050487">
        <w:rPr>
          <w:lang w:eastAsia="ko-KR"/>
        </w:rPr>
        <w:t xml:space="preserve"> </w:t>
      </w:r>
      <w:r w:rsidRPr="00050487">
        <w:rPr>
          <w:rFonts w:hint="eastAsia"/>
          <w:lang w:eastAsia="ko-KR"/>
        </w:rPr>
        <w:t>the</w:t>
      </w:r>
      <w:r w:rsidRPr="00050487">
        <w:rPr>
          <w:lang w:eastAsia="ko-KR"/>
        </w:rPr>
        <w:t xml:space="preserve"> </w:t>
      </w:r>
      <w:r w:rsidRPr="00050487">
        <w:rPr>
          <w:rFonts w:hint="eastAsia"/>
          <w:lang w:eastAsia="ko-KR"/>
        </w:rPr>
        <w:t>SMF</w:t>
      </w:r>
    </w:p>
    <w:p w14:paraId="68B25CCD" w14:textId="77777777" w:rsidR="00BF251C" w:rsidRPr="00050487" w:rsidRDefault="00BF251C" w:rsidP="00050487">
      <w:pPr>
        <w:pStyle w:val="TAH"/>
        <w:rPr>
          <w:noProof/>
        </w:rPr>
      </w:pPr>
      <w:r>
        <w:rPr>
          <w:noProof/>
        </w:rPr>
        <w:object w:dxaOrig="10545" w:dyaOrig="10365" w14:anchorId="3FD7B55D">
          <v:shape id="_x0000_i1068" type="#_x0000_t75" alt="" style="width:347.35pt;height:341pt;mso-width-percent:0;mso-height-percent:0;mso-width-percent:0;mso-height-percent:0" o:ole="">
            <v:imagedata r:id="rId94" o:title=""/>
          </v:shape>
          <o:OLEObject Type="Embed" ProgID="Visio.Drawing.15" ShapeID="_x0000_i1068" DrawAspect="Content" ObjectID="_1723633895" r:id="rId95"/>
        </w:object>
      </w:r>
    </w:p>
    <w:p w14:paraId="1D9F08BB" w14:textId="753A119F" w:rsidR="00BF251C" w:rsidRPr="00050487" w:rsidRDefault="00BF251C" w:rsidP="00050487">
      <w:pPr>
        <w:pStyle w:val="TF"/>
      </w:pPr>
      <w:r w:rsidRPr="00050487">
        <w:t>Figure 6.</w:t>
      </w:r>
      <w:r w:rsidR="00A67CC3" w:rsidRPr="00050487">
        <w:t>22</w:t>
      </w:r>
      <w:r w:rsidRPr="00050487">
        <w:t>.3.1-1: consumer NF subscribes UPF/SMF relocation notification from the SMF</w:t>
      </w:r>
    </w:p>
    <w:p w14:paraId="791EA2C1" w14:textId="77777777" w:rsidR="00BF251C" w:rsidRDefault="00BF251C" w:rsidP="00BF251C">
      <w:pPr>
        <w:ind w:left="568" w:hanging="284"/>
        <w:rPr>
          <w:lang w:eastAsia="ko-KR"/>
        </w:rPr>
      </w:pPr>
      <w:r w:rsidRPr="00050487">
        <w:rPr>
          <w:lang w:eastAsia="ko-KR"/>
        </w:rPr>
        <w:t>0.</w:t>
      </w:r>
      <w:r w:rsidRPr="00050487">
        <w:rPr>
          <w:lang w:eastAsia="ko-KR"/>
        </w:rPr>
        <w:tab/>
      </w:r>
      <w:r w:rsidRPr="001204E1">
        <w:rPr>
          <w:lang w:eastAsia="ko-KR"/>
        </w:rPr>
        <w:t>The consumer NF subscribes to Source UPF for event exposure service.</w:t>
      </w:r>
    </w:p>
    <w:p w14:paraId="2756C87E" w14:textId="77777777" w:rsidR="00BF251C" w:rsidRDefault="00BF251C" w:rsidP="00BF251C">
      <w:pPr>
        <w:ind w:left="568" w:hanging="284"/>
        <w:rPr>
          <w:lang w:eastAsia="zh-CN"/>
        </w:rPr>
      </w:pPr>
      <w:r>
        <w:rPr>
          <w:lang w:eastAsia="ko-KR"/>
        </w:rPr>
        <w:t>1.</w:t>
      </w:r>
      <w:r>
        <w:rPr>
          <w:lang w:eastAsia="ko-KR"/>
        </w:rPr>
        <w:tab/>
        <w:t xml:space="preserve">The consumer NF issues an </w:t>
      </w:r>
      <w:r w:rsidRPr="001204E1">
        <w:rPr>
          <w:lang w:eastAsia="zh-CN"/>
        </w:rPr>
        <w:t xml:space="preserve">Nudm_UECM_Get request to find the </w:t>
      </w:r>
      <w:r>
        <w:rPr>
          <w:lang w:eastAsia="zh-CN"/>
        </w:rPr>
        <w:t xml:space="preserve">Source </w:t>
      </w:r>
      <w:r w:rsidRPr="001204E1">
        <w:rPr>
          <w:lang w:eastAsia="zh-CN"/>
        </w:rPr>
        <w:t>SMF from UDM providing NF type, UE ID, S-NSSAI, DNN.</w:t>
      </w:r>
      <w:r>
        <w:rPr>
          <w:lang w:eastAsia="zh-CN"/>
        </w:rPr>
        <w:t xml:space="preserve"> </w:t>
      </w:r>
      <w:r w:rsidRPr="001204E1">
        <w:rPr>
          <w:lang w:eastAsia="zh-CN"/>
        </w:rPr>
        <w:t xml:space="preserve">The UDM </w:t>
      </w:r>
      <w:r w:rsidRPr="001204E1">
        <w:rPr>
          <w:lang w:eastAsia="ko-KR"/>
        </w:rPr>
        <w:t>finds</w:t>
      </w:r>
      <w:r w:rsidRPr="001204E1">
        <w:rPr>
          <w:lang w:eastAsia="zh-CN"/>
        </w:rPr>
        <w:t xml:space="preserve"> the serving SMF for the UE as described in TS</w:t>
      </w:r>
      <w:r>
        <w:rPr>
          <w:lang w:eastAsia="zh-CN"/>
        </w:rPr>
        <w:t> </w:t>
      </w:r>
      <w:r w:rsidRPr="001204E1">
        <w:rPr>
          <w:lang w:eastAsia="zh-CN"/>
        </w:rPr>
        <w:t>23.502</w:t>
      </w:r>
      <w:r>
        <w:rPr>
          <w:lang w:eastAsia="zh-CN"/>
        </w:rPr>
        <w:t> </w:t>
      </w:r>
      <w:r w:rsidRPr="001204E1">
        <w:rPr>
          <w:lang w:eastAsia="zh-CN"/>
        </w:rPr>
        <w:t>[3]</w:t>
      </w:r>
      <w:r>
        <w:rPr>
          <w:lang w:eastAsia="zh-CN"/>
        </w:rPr>
        <w:t>, and responds the SMF ID over Nudm_UECM_Get service response to the consumer NF</w:t>
      </w:r>
      <w:r w:rsidRPr="001204E1">
        <w:rPr>
          <w:lang w:eastAsia="zh-CN"/>
        </w:rPr>
        <w:t>.</w:t>
      </w:r>
    </w:p>
    <w:p w14:paraId="47563F59" w14:textId="77777777" w:rsidR="00BF251C" w:rsidRPr="006D12D9" w:rsidRDefault="00BF251C" w:rsidP="00BF251C">
      <w:pPr>
        <w:ind w:left="568" w:hanging="284"/>
        <w:rPr>
          <w:lang w:eastAsia="zh-CN"/>
        </w:rPr>
      </w:pPr>
      <w:r w:rsidRPr="00050487">
        <w:rPr>
          <w:lang w:eastAsia="zh-CN"/>
        </w:rPr>
        <w:t>2.</w:t>
      </w:r>
      <w:r w:rsidRPr="00050487">
        <w:rPr>
          <w:lang w:eastAsia="zh-CN"/>
        </w:rPr>
        <w:tab/>
        <w:t xml:space="preserve">The consumer NF </w:t>
      </w:r>
      <w:r>
        <w:rPr>
          <w:lang w:eastAsia="zh-CN"/>
        </w:rPr>
        <w:t xml:space="preserve">subscribes for event notification for </w:t>
      </w:r>
      <w:bookmarkStart w:id="676" w:name="OLE_LINK10"/>
      <w:r>
        <w:rPr>
          <w:lang w:eastAsia="zh-CN"/>
        </w:rPr>
        <w:t>UPF</w:t>
      </w:r>
      <w:r w:rsidRPr="00D141BD">
        <w:rPr>
          <w:rFonts w:hint="eastAsia"/>
          <w:lang w:eastAsia="zh-CN"/>
        </w:rPr>
        <w:t>/</w:t>
      </w:r>
      <w:r w:rsidRPr="00D141BD">
        <w:rPr>
          <w:lang w:eastAsia="zh-CN"/>
        </w:rPr>
        <w:t>SMF</w:t>
      </w:r>
      <w:r>
        <w:rPr>
          <w:lang w:eastAsia="zh-CN"/>
        </w:rPr>
        <w:t xml:space="preserve"> relocation for the relevant PDU Session</w:t>
      </w:r>
      <w:bookmarkEnd w:id="676"/>
      <w:r>
        <w:rPr>
          <w:lang w:eastAsia="zh-CN"/>
        </w:rPr>
        <w:t xml:space="preserve"> from the Source SMF via Nsmf_EventExposure_Subscribe service operation.</w:t>
      </w:r>
    </w:p>
    <w:p w14:paraId="52C90E4D" w14:textId="77777777" w:rsidR="00BF251C" w:rsidRDefault="00BF251C" w:rsidP="00BF251C">
      <w:pPr>
        <w:ind w:left="568" w:hanging="284"/>
        <w:rPr>
          <w:lang w:eastAsia="zh-CN"/>
        </w:rPr>
      </w:pPr>
      <w:r w:rsidRPr="00050487">
        <w:rPr>
          <w:lang w:eastAsia="zh-CN"/>
        </w:rPr>
        <w:t>3.</w:t>
      </w:r>
      <w:r w:rsidRPr="00050487">
        <w:rPr>
          <w:lang w:eastAsia="zh-CN"/>
        </w:rPr>
        <w:tab/>
        <w:t xml:space="preserve">The Source SMF </w:t>
      </w:r>
      <w:r>
        <w:rPr>
          <w:lang w:eastAsia="zh-CN"/>
        </w:rPr>
        <w:t>decides for UPF relocation for the relevant PDU Session.</w:t>
      </w:r>
    </w:p>
    <w:p w14:paraId="06367911" w14:textId="77777777" w:rsidR="00BF251C" w:rsidRPr="00050487" w:rsidRDefault="00BF251C" w:rsidP="00BF251C">
      <w:pPr>
        <w:ind w:left="568" w:hanging="284"/>
        <w:rPr>
          <w:lang w:eastAsia="zh-CN"/>
        </w:rPr>
      </w:pPr>
      <w:r w:rsidRPr="00050487">
        <w:rPr>
          <w:lang w:eastAsia="zh-CN"/>
        </w:rPr>
        <w:t>4.</w:t>
      </w:r>
      <w:r w:rsidRPr="00050487">
        <w:rPr>
          <w:lang w:eastAsia="zh-CN"/>
        </w:rPr>
        <w:tab/>
        <w:t>The Source SMF notifies the consumer NF regarding UPF ID of the Target UPF.</w:t>
      </w:r>
    </w:p>
    <w:p w14:paraId="72CF3386" w14:textId="77777777" w:rsidR="00BF251C" w:rsidRDefault="00BF251C" w:rsidP="00BF251C">
      <w:pPr>
        <w:ind w:left="568" w:hanging="284"/>
        <w:rPr>
          <w:lang w:eastAsia="zh-CN"/>
        </w:rPr>
      </w:pPr>
      <w:r w:rsidRPr="00050487">
        <w:rPr>
          <w:lang w:eastAsia="zh-CN"/>
        </w:rPr>
        <w:tab/>
        <w:t xml:space="preserve">If the PDU </w:t>
      </w:r>
      <w:r w:rsidRPr="00050487">
        <w:rPr>
          <w:rFonts w:hint="eastAsia"/>
          <w:lang w:eastAsia="zh-CN"/>
        </w:rPr>
        <w:t>Session</w:t>
      </w:r>
      <w:r w:rsidRPr="00050487">
        <w:rPr>
          <w:lang w:eastAsia="zh-CN"/>
        </w:rPr>
        <w:t xml:space="preserve"> is released, the SMF notifies the consumer NF that implicitly indices the release of the consumer subscription onto the SMF.</w:t>
      </w:r>
    </w:p>
    <w:p w14:paraId="11F89E48" w14:textId="77777777" w:rsidR="00BF251C" w:rsidRDefault="00BF251C" w:rsidP="00005DC4">
      <w:pPr>
        <w:ind w:left="568"/>
        <w:rPr>
          <w:lang w:eastAsia="zh-CN"/>
        </w:rPr>
      </w:pPr>
      <w:r w:rsidRPr="00050487">
        <w:rPr>
          <w:lang w:eastAsia="zh-CN"/>
        </w:rPr>
        <w:t xml:space="preserve">In Case 1: </w:t>
      </w:r>
      <w:r>
        <w:rPr>
          <w:lang w:eastAsia="zh-CN"/>
        </w:rPr>
        <w:t>in case of SM</w:t>
      </w:r>
      <w:r w:rsidRPr="00CD6C41">
        <w:rPr>
          <w:rFonts w:hint="eastAsia"/>
          <w:lang w:eastAsia="zh-CN"/>
        </w:rPr>
        <w:t>F</w:t>
      </w:r>
      <w:r>
        <w:rPr>
          <w:lang w:eastAsia="zh-CN"/>
        </w:rPr>
        <w:t xml:space="preserve"> </w:t>
      </w:r>
      <w:r w:rsidRPr="00CD6C41">
        <w:rPr>
          <w:rFonts w:hint="eastAsia"/>
          <w:lang w:eastAsia="zh-CN"/>
        </w:rPr>
        <w:t>change</w:t>
      </w:r>
      <w:r>
        <w:rPr>
          <w:lang w:eastAsia="zh-CN"/>
        </w:rPr>
        <w:t>, step 5-7 are executed.</w:t>
      </w:r>
    </w:p>
    <w:p w14:paraId="09DCFAB7" w14:textId="77777777" w:rsidR="00BF251C" w:rsidRPr="00050487" w:rsidRDefault="00BF251C" w:rsidP="00A10795">
      <w:pPr>
        <w:ind w:left="568"/>
        <w:rPr>
          <w:lang w:eastAsia="zh-CN"/>
        </w:rPr>
      </w:pPr>
      <w:r w:rsidRPr="00050487">
        <w:rPr>
          <w:lang w:eastAsia="zh-CN"/>
        </w:rPr>
        <w:t xml:space="preserve">In Case 2: </w:t>
      </w:r>
      <w:r>
        <w:rPr>
          <w:lang w:eastAsia="zh-CN"/>
        </w:rPr>
        <w:t>in case of SM</w:t>
      </w:r>
      <w:r w:rsidRPr="00CD6C41">
        <w:rPr>
          <w:rFonts w:hint="eastAsia"/>
          <w:lang w:eastAsia="zh-CN"/>
        </w:rPr>
        <w:t>F</w:t>
      </w:r>
      <w:r>
        <w:rPr>
          <w:lang w:eastAsia="zh-CN"/>
        </w:rPr>
        <w:t xml:space="preserve"> </w:t>
      </w:r>
      <w:r w:rsidRPr="00CD6C41">
        <w:rPr>
          <w:rFonts w:hint="eastAsia"/>
          <w:lang w:eastAsia="zh-CN"/>
        </w:rPr>
        <w:t>change</w:t>
      </w:r>
      <w:r>
        <w:rPr>
          <w:lang w:eastAsia="zh-CN"/>
        </w:rPr>
        <w:t>, step 8-10 are executed.</w:t>
      </w:r>
    </w:p>
    <w:p w14:paraId="7D8AE7B0" w14:textId="77777777" w:rsidR="00BF251C" w:rsidRPr="00050487" w:rsidRDefault="00BF251C" w:rsidP="00BF251C">
      <w:pPr>
        <w:ind w:left="568" w:hanging="284"/>
        <w:rPr>
          <w:lang w:eastAsia="zh-CN"/>
        </w:rPr>
      </w:pPr>
      <w:r w:rsidRPr="00050487">
        <w:rPr>
          <w:rFonts w:hint="eastAsia"/>
          <w:lang w:eastAsia="zh-CN"/>
        </w:rPr>
        <w:t>5</w:t>
      </w:r>
      <w:r w:rsidRPr="00050487">
        <w:rPr>
          <w:lang w:eastAsia="zh-CN"/>
        </w:rPr>
        <w:t>.</w:t>
      </w:r>
      <w:r w:rsidRPr="00050487">
        <w:rPr>
          <w:lang w:eastAsia="zh-CN"/>
        </w:rPr>
        <w:tab/>
        <w:t xml:space="preserve">The consumer NF unsubscribe </w:t>
      </w:r>
      <w:r>
        <w:rPr>
          <w:lang w:eastAsia="zh-CN"/>
        </w:rPr>
        <w:t>for event notification for UPF</w:t>
      </w:r>
      <w:r w:rsidRPr="00D141BD">
        <w:rPr>
          <w:rFonts w:hint="eastAsia"/>
          <w:lang w:eastAsia="zh-CN"/>
        </w:rPr>
        <w:t>/</w:t>
      </w:r>
      <w:r w:rsidRPr="00D141BD">
        <w:rPr>
          <w:lang w:eastAsia="zh-CN"/>
        </w:rPr>
        <w:t>SMF</w:t>
      </w:r>
      <w:r>
        <w:rPr>
          <w:lang w:eastAsia="zh-CN"/>
        </w:rPr>
        <w:t xml:space="preserve"> relocation for the relevant PDU Session</w:t>
      </w:r>
      <w:r w:rsidRPr="00050487">
        <w:rPr>
          <w:lang w:eastAsia="zh-CN"/>
        </w:rPr>
        <w:t xml:space="preserve"> from the Source SMF.</w:t>
      </w:r>
    </w:p>
    <w:p w14:paraId="54E74764" w14:textId="77777777" w:rsidR="00BF251C" w:rsidRPr="00574A41" w:rsidRDefault="00BF251C" w:rsidP="00BF251C">
      <w:pPr>
        <w:ind w:left="568" w:hanging="284"/>
        <w:rPr>
          <w:lang w:eastAsia="zh-CN"/>
        </w:rPr>
      </w:pPr>
      <w:r w:rsidRPr="00050487">
        <w:rPr>
          <w:rFonts w:hint="eastAsia"/>
          <w:lang w:eastAsia="zh-CN"/>
        </w:rPr>
        <w:t>6</w:t>
      </w:r>
      <w:r w:rsidRPr="00050487">
        <w:rPr>
          <w:lang w:eastAsia="zh-CN"/>
        </w:rPr>
        <w:t>.</w:t>
      </w:r>
      <w:r w:rsidRPr="00050487">
        <w:rPr>
          <w:lang w:eastAsia="zh-CN"/>
        </w:rPr>
        <w:tab/>
        <w:t xml:space="preserve">The consumer NF </w:t>
      </w:r>
      <w:bookmarkStart w:id="677" w:name="OLE_LINK12"/>
      <w:r w:rsidRPr="001204E1">
        <w:rPr>
          <w:lang w:eastAsia="zh-CN"/>
        </w:rPr>
        <w:t xml:space="preserve">finds the </w:t>
      </w:r>
      <w:r>
        <w:rPr>
          <w:lang w:eastAsia="zh-CN"/>
        </w:rPr>
        <w:t>Target</w:t>
      </w:r>
      <w:r w:rsidRPr="001204E1">
        <w:rPr>
          <w:lang w:eastAsia="zh-CN"/>
        </w:rPr>
        <w:t xml:space="preserve"> SMF for the UE </w:t>
      </w:r>
      <w:r>
        <w:rPr>
          <w:lang w:eastAsia="zh-CN"/>
        </w:rPr>
        <w:t>providing UE ID</w:t>
      </w:r>
      <w:bookmarkEnd w:id="677"/>
      <w:r>
        <w:rPr>
          <w:lang w:eastAsia="zh-CN"/>
        </w:rPr>
        <w:t>. There are two ways.</w:t>
      </w:r>
      <w:r w:rsidRPr="00050487">
        <w:rPr>
          <w:rFonts w:hint="eastAsia"/>
          <w:lang w:eastAsia="zh-CN"/>
        </w:rPr>
        <w:t xml:space="preserve"> </w:t>
      </w:r>
      <w:r w:rsidRPr="00050487">
        <w:rPr>
          <w:lang w:eastAsia="zh-CN"/>
        </w:rPr>
        <w:t xml:space="preserve">The consumer NF may </w:t>
      </w:r>
      <w:r w:rsidRPr="001204E1">
        <w:rPr>
          <w:lang w:eastAsia="zh-CN"/>
        </w:rPr>
        <w:t>find</w:t>
      </w:r>
      <w:r>
        <w:rPr>
          <w:lang w:eastAsia="zh-CN"/>
        </w:rPr>
        <w:t xml:space="preserve"> </w:t>
      </w:r>
      <w:r w:rsidRPr="001204E1">
        <w:rPr>
          <w:lang w:eastAsia="zh-CN"/>
        </w:rPr>
        <w:t xml:space="preserve">the </w:t>
      </w:r>
      <w:r>
        <w:rPr>
          <w:lang w:eastAsia="zh-CN"/>
        </w:rPr>
        <w:t>Target</w:t>
      </w:r>
      <w:r w:rsidRPr="001204E1">
        <w:rPr>
          <w:lang w:eastAsia="zh-CN"/>
        </w:rPr>
        <w:t xml:space="preserve"> SMF </w:t>
      </w:r>
      <w:r>
        <w:rPr>
          <w:lang w:eastAsia="zh-CN"/>
        </w:rPr>
        <w:t xml:space="preserve">by using the same way as described in Step 1. Alternatively, the consumer NF may find the BSF by using the IP address, and then issues </w:t>
      </w:r>
      <w:r w:rsidRPr="00140E21">
        <w:rPr>
          <w:lang w:eastAsia="zh-CN"/>
        </w:rPr>
        <w:t>Nbsf_Management_Discovery</w:t>
      </w:r>
      <w:r>
        <w:rPr>
          <w:lang w:eastAsia="zh-CN"/>
        </w:rPr>
        <w:t xml:space="preserve"> to find the PCF(s) </w:t>
      </w:r>
      <w:r w:rsidRPr="00140E21">
        <w:rPr>
          <w:lang w:eastAsia="zh-CN"/>
        </w:rPr>
        <w:t>selected for</w:t>
      </w:r>
      <w:r>
        <w:rPr>
          <w:lang w:eastAsia="zh-CN"/>
        </w:rPr>
        <w:t xml:space="preserve"> the PDU Session identified by</w:t>
      </w:r>
      <w:r w:rsidRPr="00140E21">
        <w:rPr>
          <w:lang w:eastAsia="zh-CN"/>
        </w:rPr>
        <w:t xml:space="preserve"> the tuple (UE </w:t>
      </w:r>
      <w:r>
        <w:rPr>
          <w:lang w:eastAsia="zh-CN"/>
        </w:rPr>
        <w:t xml:space="preserve">IP </w:t>
      </w:r>
      <w:r w:rsidRPr="00140E21">
        <w:rPr>
          <w:lang w:eastAsia="zh-CN"/>
        </w:rPr>
        <w:t>address, SUPI, GPSI, DNN, S-NSSAI)</w:t>
      </w:r>
      <w:r>
        <w:rPr>
          <w:lang w:eastAsia="zh-CN"/>
        </w:rPr>
        <w:t>.</w:t>
      </w:r>
    </w:p>
    <w:p w14:paraId="47AABC4B" w14:textId="77777777" w:rsidR="00BF251C" w:rsidRDefault="00BF251C" w:rsidP="00BF251C">
      <w:pPr>
        <w:ind w:left="568" w:hanging="284"/>
        <w:rPr>
          <w:lang w:eastAsia="zh-CN"/>
        </w:rPr>
      </w:pPr>
      <w:r w:rsidRPr="00050487">
        <w:rPr>
          <w:rFonts w:hint="eastAsia"/>
          <w:lang w:eastAsia="zh-CN"/>
        </w:rPr>
        <w:lastRenderedPageBreak/>
        <w:t>7</w:t>
      </w:r>
      <w:r w:rsidRPr="00050487">
        <w:rPr>
          <w:lang w:eastAsia="zh-CN"/>
        </w:rPr>
        <w:t>.</w:t>
      </w:r>
      <w:r w:rsidRPr="00050487">
        <w:rPr>
          <w:lang w:eastAsia="zh-CN"/>
        </w:rPr>
        <w:tab/>
        <w:t xml:space="preserve">The consumer NF </w:t>
      </w:r>
      <w:r>
        <w:rPr>
          <w:lang w:eastAsia="zh-CN"/>
        </w:rPr>
        <w:t>subscribes for event notification for UPF</w:t>
      </w:r>
      <w:r w:rsidRPr="00D141BD">
        <w:rPr>
          <w:rFonts w:hint="eastAsia"/>
          <w:lang w:eastAsia="zh-CN"/>
        </w:rPr>
        <w:t>/</w:t>
      </w:r>
      <w:r w:rsidRPr="00D141BD">
        <w:rPr>
          <w:lang w:eastAsia="zh-CN"/>
        </w:rPr>
        <w:t>SMF</w:t>
      </w:r>
      <w:r>
        <w:rPr>
          <w:lang w:eastAsia="zh-CN"/>
        </w:rPr>
        <w:t xml:space="preserve"> relocation for the relevant PDU Session from the Target SMF via Nsmf_EventExposure_Subscribe service operation.</w:t>
      </w:r>
    </w:p>
    <w:p w14:paraId="7C065179" w14:textId="77777777" w:rsidR="00BF251C" w:rsidRPr="00050487" w:rsidRDefault="00BF251C" w:rsidP="00BF251C">
      <w:pPr>
        <w:ind w:left="568" w:hanging="284"/>
        <w:rPr>
          <w:lang w:eastAsia="zh-CN"/>
        </w:rPr>
      </w:pPr>
      <w:r w:rsidRPr="00050487">
        <w:rPr>
          <w:rFonts w:hint="eastAsia"/>
          <w:lang w:eastAsia="zh-CN"/>
        </w:rPr>
        <w:t>8</w:t>
      </w:r>
      <w:r w:rsidRPr="00050487">
        <w:rPr>
          <w:lang w:eastAsia="zh-CN"/>
        </w:rPr>
        <w:t>.</w:t>
      </w:r>
      <w:r w:rsidRPr="00050487">
        <w:rPr>
          <w:lang w:eastAsia="zh-CN"/>
        </w:rPr>
        <w:tab/>
        <w:t>The consumer NF unsubscribe the event exposure subscription from the Source UPF.</w:t>
      </w:r>
    </w:p>
    <w:p w14:paraId="1970930F" w14:textId="77777777" w:rsidR="00BF251C" w:rsidRPr="00050487" w:rsidRDefault="00BF251C" w:rsidP="00BF251C">
      <w:pPr>
        <w:ind w:left="568" w:hanging="284"/>
        <w:rPr>
          <w:lang w:eastAsia="zh-CN"/>
        </w:rPr>
      </w:pPr>
      <w:r w:rsidRPr="00050487">
        <w:rPr>
          <w:rFonts w:hint="eastAsia"/>
          <w:lang w:eastAsia="zh-CN"/>
        </w:rPr>
        <w:t>9</w:t>
      </w:r>
      <w:r w:rsidRPr="00050487">
        <w:rPr>
          <w:lang w:eastAsia="zh-CN"/>
        </w:rPr>
        <w:t>.</w:t>
      </w:r>
      <w:r w:rsidRPr="00050487">
        <w:rPr>
          <w:lang w:eastAsia="zh-CN"/>
        </w:rPr>
        <w:tab/>
        <w:t xml:space="preserve">The consumer NF subscribe </w:t>
      </w:r>
      <w:r w:rsidRPr="001204E1">
        <w:rPr>
          <w:lang w:eastAsia="zh-CN"/>
        </w:rPr>
        <w:t xml:space="preserve">to </w:t>
      </w:r>
      <w:r>
        <w:rPr>
          <w:lang w:eastAsia="zh-CN"/>
        </w:rPr>
        <w:t>Target</w:t>
      </w:r>
      <w:r w:rsidRPr="001204E1">
        <w:rPr>
          <w:lang w:eastAsia="zh-CN"/>
        </w:rPr>
        <w:t xml:space="preserve"> UPF for event exposure service</w:t>
      </w:r>
      <w:r w:rsidRPr="00050487">
        <w:rPr>
          <w:lang w:eastAsia="zh-CN"/>
        </w:rPr>
        <w:t>.</w:t>
      </w:r>
    </w:p>
    <w:p w14:paraId="0EC662EB" w14:textId="77777777" w:rsidR="00BF251C" w:rsidRPr="00050487" w:rsidRDefault="00BF251C" w:rsidP="00BF251C">
      <w:pPr>
        <w:ind w:left="568" w:hanging="284"/>
        <w:rPr>
          <w:lang w:eastAsia="zh-CN"/>
        </w:rPr>
      </w:pPr>
      <w:r w:rsidRPr="00050487">
        <w:rPr>
          <w:lang w:eastAsia="zh-CN"/>
        </w:rPr>
        <w:t>10.</w:t>
      </w:r>
      <w:r w:rsidRPr="00050487">
        <w:rPr>
          <w:lang w:eastAsia="zh-CN"/>
        </w:rPr>
        <w:tab/>
        <w:t>The target UPF notifies regarding the subscribed events.</w:t>
      </w:r>
    </w:p>
    <w:p w14:paraId="6BCD9B3F" w14:textId="724E2A51" w:rsidR="00BF251C" w:rsidRPr="00050487" w:rsidRDefault="00BF251C" w:rsidP="00BF251C">
      <w:pPr>
        <w:pStyle w:val="41"/>
        <w:rPr>
          <w:lang w:eastAsia="ko-KR"/>
        </w:rPr>
      </w:pPr>
      <w:r w:rsidRPr="00050487">
        <w:rPr>
          <w:rFonts w:hint="eastAsia"/>
          <w:lang w:eastAsia="ko-KR"/>
        </w:rPr>
        <w:t>6</w:t>
      </w:r>
      <w:r w:rsidRPr="00050487">
        <w:rPr>
          <w:lang w:eastAsia="ko-KR"/>
        </w:rPr>
        <w:t>.</w:t>
      </w:r>
      <w:r w:rsidR="00A67CC3" w:rsidRPr="00050487">
        <w:rPr>
          <w:lang w:eastAsia="ko-KR"/>
        </w:rPr>
        <w:t>22</w:t>
      </w:r>
      <w:r w:rsidRPr="00050487">
        <w:rPr>
          <w:lang w:eastAsia="ko-KR"/>
        </w:rPr>
        <w:t>.3.2</w:t>
      </w:r>
      <w:r w:rsidRPr="00050487">
        <w:rPr>
          <w:lang w:eastAsia="ko-KR"/>
        </w:rPr>
        <w:tab/>
        <w:t>The consumer NF subscribe</w:t>
      </w:r>
      <w:r w:rsidRPr="00050487">
        <w:rPr>
          <w:rFonts w:hint="eastAsia"/>
          <w:lang w:eastAsia="ko-KR"/>
        </w:rPr>
        <w:t>s</w:t>
      </w:r>
      <w:r w:rsidRPr="00050487">
        <w:rPr>
          <w:lang w:eastAsia="ko-KR"/>
        </w:rPr>
        <w:t xml:space="preserve"> UPF </w:t>
      </w:r>
      <w:r w:rsidRPr="00050487">
        <w:rPr>
          <w:rFonts w:hint="eastAsia"/>
          <w:lang w:eastAsia="ko-KR"/>
        </w:rPr>
        <w:t>change</w:t>
      </w:r>
      <w:r w:rsidRPr="00050487">
        <w:rPr>
          <w:lang w:eastAsia="ko-KR"/>
        </w:rPr>
        <w:t xml:space="preserve"> </w:t>
      </w:r>
      <w:r w:rsidRPr="00050487">
        <w:rPr>
          <w:rFonts w:hint="eastAsia"/>
          <w:lang w:eastAsia="ko-KR"/>
        </w:rPr>
        <w:t>notification</w:t>
      </w:r>
      <w:r w:rsidRPr="00050487">
        <w:rPr>
          <w:lang w:eastAsia="ko-KR"/>
        </w:rPr>
        <w:t xml:space="preserve"> </w:t>
      </w:r>
      <w:r w:rsidRPr="00050487">
        <w:rPr>
          <w:rFonts w:hint="eastAsia"/>
          <w:lang w:eastAsia="ko-KR"/>
        </w:rPr>
        <w:t>from</w:t>
      </w:r>
      <w:r w:rsidRPr="00050487">
        <w:rPr>
          <w:lang w:eastAsia="ko-KR"/>
        </w:rPr>
        <w:t xml:space="preserve"> </w:t>
      </w:r>
      <w:r w:rsidRPr="00050487">
        <w:rPr>
          <w:rFonts w:hint="eastAsia"/>
          <w:lang w:eastAsia="ko-KR"/>
        </w:rPr>
        <w:t>the</w:t>
      </w:r>
      <w:r w:rsidRPr="00050487">
        <w:rPr>
          <w:lang w:eastAsia="ko-KR"/>
        </w:rPr>
        <w:t xml:space="preserve"> BSF by storing UPF ID and </w:t>
      </w:r>
      <w:r w:rsidR="00266383">
        <w:rPr>
          <w:lang w:eastAsia="ko-KR"/>
        </w:rPr>
        <w:t>UE IP address</w:t>
      </w:r>
      <w:r w:rsidRPr="00050487">
        <w:rPr>
          <w:lang w:eastAsia="ko-KR"/>
        </w:rPr>
        <w:t xml:space="preserve"> in the BSF in PDU Session Establishment procedure</w:t>
      </w:r>
    </w:p>
    <w:p w14:paraId="49C9C3D6" w14:textId="77777777" w:rsidR="00BF251C" w:rsidRPr="008133DB" w:rsidRDefault="00BF251C" w:rsidP="00BF251C">
      <w:pPr>
        <w:pStyle w:val="TAH"/>
      </w:pPr>
      <w:r>
        <w:rPr>
          <w:noProof/>
        </w:rPr>
        <w:object w:dxaOrig="9780" w:dyaOrig="4455" w14:anchorId="5155927E">
          <v:shape id="_x0000_i1069" type="#_x0000_t75" alt="" style="width:329.15pt;height:149.55pt" o:ole="">
            <v:imagedata r:id="rId96" o:title=""/>
          </v:shape>
          <o:OLEObject Type="Embed" ProgID="Visio.Drawing.15" ShapeID="_x0000_i1069" DrawAspect="Content" ObjectID="_1723633896" r:id="rId97"/>
        </w:object>
      </w:r>
    </w:p>
    <w:p w14:paraId="5C6ABDA2" w14:textId="3BBA6687" w:rsidR="00BF251C" w:rsidRPr="00050487" w:rsidRDefault="00BF251C" w:rsidP="00050487">
      <w:pPr>
        <w:pStyle w:val="TF"/>
      </w:pPr>
      <w:r w:rsidRPr="00050487">
        <w:t>Figure 6.</w:t>
      </w:r>
      <w:r w:rsidR="00A67CC3" w:rsidRPr="00050487">
        <w:t>22</w:t>
      </w:r>
      <w:r w:rsidRPr="00050487">
        <w:t>.3.2-1: Store UPF ID and UE IP address in BSF</w:t>
      </w:r>
    </w:p>
    <w:p w14:paraId="05F9E857" w14:textId="77777777" w:rsidR="00BF251C" w:rsidRPr="00050487" w:rsidRDefault="00BF251C" w:rsidP="00BF251C">
      <w:pPr>
        <w:ind w:left="568" w:hanging="284"/>
      </w:pPr>
      <w:r w:rsidRPr="00050487">
        <w:t>0.</w:t>
      </w:r>
      <w:r w:rsidRPr="00050487">
        <w:tab/>
        <w:t>The UE establishes a PDU Session as defined in clause 4.3.2.2.1 of TS 23.502 [3].</w:t>
      </w:r>
    </w:p>
    <w:p w14:paraId="5F530814" w14:textId="77777777" w:rsidR="00BF251C" w:rsidRPr="00050487" w:rsidRDefault="00BF251C" w:rsidP="00BF251C">
      <w:pPr>
        <w:ind w:left="568" w:hanging="284"/>
      </w:pPr>
      <w:r w:rsidRPr="00050487">
        <w:t>1.</w:t>
      </w:r>
      <w:r w:rsidRPr="00050487">
        <w:tab/>
        <w:t>During the PDU Session establishment procedure, the SMF sends Npcf_SMPolicyControl_Update Request message (with the list of UE IP address and UPF ID) to PCF.</w:t>
      </w:r>
    </w:p>
    <w:p w14:paraId="0F69C322" w14:textId="77777777" w:rsidR="00BF251C" w:rsidRPr="00050487" w:rsidRDefault="00BF251C" w:rsidP="00BF251C">
      <w:pPr>
        <w:ind w:left="568" w:hanging="284"/>
      </w:pPr>
      <w:r w:rsidRPr="00050487">
        <w:t>2.</w:t>
      </w:r>
      <w:r w:rsidRPr="00050487">
        <w:tab/>
        <w:t>The PCF sends Nbsf_Management_Register Request message to the BSF to store the list of UE IP address and UPF ID in the BSF.</w:t>
      </w:r>
    </w:p>
    <w:p w14:paraId="676F96FD" w14:textId="77777777" w:rsidR="00BF251C" w:rsidRDefault="00BF251C" w:rsidP="00BF251C">
      <w:pPr>
        <w:pStyle w:val="TAH"/>
      </w:pPr>
      <w:r>
        <w:rPr>
          <w:noProof/>
        </w:rPr>
        <w:object w:dxaOrig="9075" w:dyaOrig="5445" w14:anchorId="5AE1C037">
          <v:shape id="_x0000_i1070" type="#_x0000_t75" alt="" style="width:299.45pt;height:179.2pt;mso-width-percent:0;mso-height-percent:0;mso-width-percent:0;mso-height-percent:0" o:ole="">
            <v:imagedata r:id="rId98" o:title=""/>
          </v:shape>
          <o:OLEObject Type="Embed" ProgID="Visio.Drawing.15" ShapeID="_x0000_i1070" DrawAspect="Content" ObjectID="_1723633897" r:id="rId99"/>
        </w:object>
      </w:r>
    </w:p>
    <w:p w14:paraId="3F00451F" w14:textId="78FC21AE" w:rsidR="00BF251C" w:rsidRPr="00050487" w:rsidRDefault="00BF251C" w:rsidP="00050487">
      <w:pPr>
        <w:pStyle w:val="TF"/>
      </w:pPr>
      <w:r w:rsidRPr="00050487">
        <w:t>Figure 6.</w:t>
      </w:r>
      <w:r w:rsidR="00A67CC3" w:rsidRPr="00050487">
        <w:t>22</w:t>
      </w:r>
      <w:r w:rsidRPr="00050487">
        <w:t>.3.2-2: consumer NF subscribes UPF information notification from the BSF</w:t>
      </w:r>
    </w:p>
    <w:p w14:paraId="08688E9B" w14:textId="77777777" w:rsidR="00BF251C" w:rsidRPr="00050487" w:rsidRDefault="00BF251C" w:rsidP="00BF251C">
      <w:pPr>
        <w:ind w:left="568" w:hanging="284"/>
      </w:pPr>
      <w:r w:rsidRPr="00050487">
        <w:t>1.</w:t>
      </w:r>
      <w:r w:rsidRPr="00050487">
        <w:tab/>
        <w:t xml:space="preserve">The consumer NF (e.g. AF/NEF) invokes </w:t>
      </w:r>
      <w:r w:rsidRPr="00140E21">
        <w:t>Nbsf_Management_</w:t>
      </w:r>
      <w:r>
        <w:t>Subscribe</w:t>
      </w:r>
      <w:r w:rsidRPr="00050487">
        <w:t xml:space="preserve"> Request to obtain the UPF ID providing the UE IP address, </w:t>
      </w:r>
      <w:r w:rsidRPr="00140E21">
        <w:t>S-NSSAI</w:t>
      </w:r>
      <w:r>
        <w:t>, DNN</w:t>
      </w:r>
      <w:r w:rsidRPr="00050487">
        <w:t>.</w:t>
      </w:r>
    </w:p>
    <w:p w14:paraId="2E3389B5" w14:textId="77777777" w:rsidR="00BF251C" w:rsidRPr="00050487" w:rsidRDefault="00BF251C" w:rsidP="00BF251C">
      <w:pPr>
        <w:ind w:left="568" w:hanging="284"/>
      </w:pPr>
      <w:r w:rsidRPr="00050487">
        <w:t>2.</w:t>
      </w:r>
      <w:r w:rsidRPr="00050487">
        <w:tab/>
        <w:t xml:space="preserve">The BSF responds the UPF ID(s) to consumer NF via the </w:t>
      </w:r>
      <w:r w:rsidRPr="00140E21">
        <w:t>Nbsf_Management_</w:t>
      </w:r>
      <w:r>
        <w:t>Notify</w:t>
      </w:r>
      <w:r w:rsidRPr="00050487">
        <w:t xml:space="preserve"> Response message.</w:t>
      </w:r>
    </w:p>
    <w:p w14:paraId="0A369D7A" w14:textId="77777777" w:rsidR="00BF251C" w:rsidRDefault="00BF251C" w:rsidP="00BF251C">
      <w:pPr>
        <w:ind w:left="568" w:hanging="284"/>
      </w:pPr>
      <w:r w:rsidRPr="00050487">
        <w:t>3.</w:t>
      </w:r>
      <w:r w:rsidRPr="00050487">
        <w:tab/>
        <w:t xml:space="preserve">The consumer NF </w:t>
      </w:r>
      <w:r w:rsidRPr="001204E1">
        <w:t xml:space="preserve">sends Nupf_EventExposure_Subscribe to </w:t>
      </w:r>
      <w:r>
        <w:t>relevant</w:t>
      </w:r>
      <w:r w:rsidRPr="001204E1">
        <w:t xml:space="preserve"> UPF(s)</w:t>
      </w:r>
      <w:r>
        <w:t xml:space="preserve"> received in step 2 for event exposure service</w:t>
      </w:r>
      <w:r w:rsidRPr="001204E1">
        <w:t>.</w:t>
      </w:r>
    </w:p>
    <w:p w14:paraId="6C44180D" w14:textId="77777777" w:rsidR="00BF251C" w:rsidRPr="00050487" w:rsidRDefault="00BF251C" w:rsidP="00BF251C">
      <w:pPr>
        <w:ind w:left="568" w:hanging="284"/>
      </w:pPr>
      <w:r w:rsidRPr="00050487">
        <w:t>4.</w:t>
      </w:r>
      <w:r w:rsidRPr="00050487">
        <w:tab/>
        <w:t>The UPF notifies regarding the subscribed events.</w:t>
      </w:r>
    </w:p>
    <w:p w14:paraId="0B5B968C" w14:textId="7BA50BD7" w:rsidR="00BF251C" w:rsidRPr="00846D5E" w:rsidRDefault="00BF251C" w:rsidP="00BF251C">
      <w:pPr>
        <w:pStyle w:val="31"/>
        <w:rPr>
          <w:lang w:eastAsia="ko-KR"/>
        </w:rPr>
      </w:pPr>
      <w:bookmarkStart w:id="678" w:name="_Toc112754004"/>
      <w:bookmarkStart w:id="679" w:name="_Toc112775506"/>
      <w:r w:rsidRPr="00846D5E">
        <w:rPr>
          <w:lang w:eastAsia="ko-KR"/>
        </w:rPr>
        <w:lastRenderedPageBreak/>
        <w:t>6.</w:t>
      </w:r>
      <w:r w:rsidR="00A67CC3">
        <w:rPr>
          <w:lang w:eastAsia="ko-KR"/>
        </w:rPr>
        <w:t>22</w:t>
      </w:r>
      <w:r w:rsidRPr="00846D5E">
        <w:rPr>
          <w:lang w:eastAsia="ko-KR"/>
        </w:rPr>
        <w:t>.4</w:t>
      </w:r>
      <w:r w:rsidRPr="00846D5E">
        <w:rPr>
          <w:lang w:eastAsia="ko-KR"/>
        </w:rPr>
        <w:tab/>
        <w:t>Impacts on services, entities and interfaces</w:t>
      </w:r>
      <w:bookmarkEnd w:id="678"/>
      <w:bookmarkEnd w:id="679"/>
    </w:p>
    <w:p w14:paraId="53AB3B05" w14:textId="77777777" w:rsidR="00BF251C" w:rsidRPr="0009710F" w:rsidRDefault="00BF251C" w:rsidP="00BF251C">
      <w:pPr>
        <w:rPr>
          <w:lang w:eastAsia="zh-CN"/>
        </w:rPr>
      </w:pPr>
      <w:r w:rsidRPr="0009710F">
        <w:rPr>
          <w:rFonts w:hint="eastAsia"/>
          <w:lang w:eastAsia="zh-CN"/>
        </w:rPr>
        <w:t>S</w:t>
      </w:r>
      <w:r w:rsidRPr="0009710F">
        <w:rPr>
          <w:lang w:eastAsia="zh-CN"/>
        </w:rPr>
        <w:t>MF:</w:t>
      </w:r>
    </w:p>
    <w:p w14:paraId="6B041790" w14:textId="77777777" w:rsidR="00BF251C" w:rsidRPr="0009710F" w:rsidRDefault="00BF251C" w:rsidP="00BF251C">
      <w:pPr>
        <w:pStyle w:val="B1"/>
        <w:rPr>
          <w:lang w:eastAsia="zh-CN"/>
        </w:rPr>
      </w:pPr>
      <w:r w:rsidRPr="0009710F">
        <w:rPr>
          <w:lang w:eastAsia="zh-CN"/>
        </w:rPr>
        <w:t>-</w:t>
      </w:r>
      <w:r w:rsidRPr="0009710F">
        <w:rPr>
          <w:lang w:eastAsia="zh-CN"/>
        </w:rPr>
        <w:tab/>
        <w:t>Nsmf Event Exposure Subscription needs to be enhanced to support exposing the UPF ID that matches a PDU session.</w:t>
      </w:r>
    </w:p>
    <w:p w14:paraId="1708ECF8" w14:textId="77777777" w:rsidR="00BF251C" w:rsidRPr="001204E1" w:rsidRDefault="00BF251C" w:rsidP="00BF251C">
      <w:pPr>
        <w:rPr>
          <w:lang w:eastAsia="zh-CN"/>
        </w:rPr>
      </w:pPr>
      <w:r>
        <w:rPr>
          <w:lang w:eastAsia="zh-CN"/>
        </w:rPr>
        <w:t>BS</w:t>
      </w:r>
      <w:r w:rsidRPr="001204E1">
        <w:rPr>
          <w:lang w:eastAsia="zh-CN"/>
        </w:rPr>
        <w:t>F:</w:t>
      </w:r>
    </w:p>
    <w:p w14:paraId="4C77B119" w14:textId="77777777" w:rsidR="00BF251C" w:rsidRPr="00CB3A84" w:rsidRDefault="00BF251C" w:rsidP="00BF251C">
      <w:pPr>
        <w:pStyle w:val="B1"/>
        <w:rPr>
          <w:lang w:eastAsia="zh-CN"/>
        </w:rPr>
      </w:pPr>
      <w:r w:rsidRPr="001204E1">
        <w:rPr>
          <w:lang w:eastAsia="zh-CN"/>
        </w:rPr>
        <w:t>-</w:t>
      </w:r>
      <w:r w:rsidRPr="001204E1">
        <w:rPr>
          <w:lang w:eastAsia="zh-CN"/>
        </w:rPr>
        <w:tab/>
        <w:t xml:space="preserve">Discovery of several </w:t>
      </w:r>
      <w:r>
        <w:rPr>
          <w:lang w:eastAsia="zh-CN"/>
        </w:rPr>
        <w:t>UPF</w:t>
      </w:r>
      <w:r w:rsidRPr="001204E1">
        <w:rPr>
          <w:lang w:eastAsia="zh-CN"/>
        </w:rPr>
        <w:t>s that accords with the parameters that related to the UEs.</w:t>
      </w:r>
    </w:p>
    <w:p w14:paraId="03A17F5A" w14:textId="650FFEB4" w:rsidR="00BF251C" w:rsidRDefault="00BF251C" w:rsidP="00631778">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431"/>
        </w:tabs>
      </w:pPr>
      <w:r>
        <w:rPr>
          <w:lang w:eastAsia="zh-CN"/>
        </w:rPr>
        <w:t>-</w:t>
      </w:r>
      <w:r>
        <w:rPr>
          <w:lang w:eastAsia="zh-CN"/>
        </w:rPr>
        <w:tab/>
        <w:t>Expose UPF ID to the consumer NF.</w:t>
      </w:r>
      <w:r w:rsidR="002B0431">
        <w:rPr>
          <w:lang w:eastAsia="zh-CN"/>
        </w:rPr>
        <w:tab/>
      </w:r>
      <w:r w:rsidR="002B0431">
        <w:rPr>
          <w:lang w:eastAsia="zh-CN"/>
        </w:rPr>
        <w:tab/>
      </w:r>
    </w:p>
    <w:p w14:paraId="2E03D62B" w14:textId="77777777" w:rsidR="00CA14CB" w:rsidRPr="001204E1" w:rsidRDefault="00CA14CB" w:rsidP="00CA14CB">
      <w:bookmarkStart w:id="680" w:name="_Toc250980595"/>
      <w:bookmarkStart w:id="681" w:name="_Toc326037266"/>
      <w:bookmarkStart w:id="682" w:name="_Toc510604411"/>
      <w:bookmarkStart w:id="683" w:name="_Toc92875665"/>
      <w:bookmarkStart w:id="684" w:name="_Toc93070689"/>
      <w:bookmarkStart w:id="685" w:name="_Toc96958849"/>
      <w:bookmarkStart w:id="686" w:name="_Toc96964626"/>
      <w:bookmarkStart w:id="687" w:name="_Toc310438366"/>
      <w:bookmarkStart w:id="688" w:name="_Toc324232216"/>
      <w:bookmarkStart w:id="689" w:name="_Toc326248735"/>
      <w:bookmarkStart w:id="690" w:name="_Toc510604412"/>
      <w:bookmarkEnd w:id="295"/>
      <w:bookmarkEnd w:id="296"/>
      <w:bookmarkEnd w:id="297"/>
      <w:bookmarkEnd w:id="298"/>
      <w:bookmarkEnd w:id="299"/>
      <w:bookmarkEnd w:id="300"/>
      <w:bookmarkEnd w:id="648"/>
      <w:bookmarkEnd w:id="649"/>
    </w:p>
    <w:p w14:paraId="643C07F6" w14:textId="77777777" w:rsidR="00CA14CB" w:rsidRPr="001204E1" w:rsidRDefault="00CA14CB" w:rsidP="00CA14CB">
      <w:pPr>
        <w:pStyle w:val="1"/>
      </w:pPr>
      <w:bookmarkStart w:id="691" w:name="_Toc97307780"/>
      <w:bookmarkStart w:id="692" w:name="_Toc100835721"/>
      <w:bookmarkStart w:id="693" w:name="_Toc101415552"/>
      <w:bookmarkStart w:id="694" w:name="_Toc112754005"/>
      <w:bookmarkStart w:id="695" w:name="_Toc112775507"/>
      <w:r w:rsidRPr="001204E1">
        <w:t>7</w:t>
      </w:r>
      <w:r w:rsidRPr="001204E1">
        <w:tab/>
        <w:t>Overall Evaluation</w:t>
      </w:r>
      <w:bookmarkEnd w:id="680"/>
      <w:bookmarkEnd w:id="681"/>
      <w:bookmarkEnd w:id="682"/>
      <w:bookmarkEnd w:id="683"/>
      <w:bookmarkEnd w:id="684"/>
      <w:bookmarkEnd w:id="685"/>
      <w:bookmarkEnd w:id="686"/>
      <w:bookmarkEnd w:id="691"/>
      <w:bookmarkEnd w:id="692"/>
      <w:bookmarkEnd w:id="693"/>
      <w:bookmarkEnd w:id="694"/>
      <w:bookmarkEnd w:id="695"/>
    </w:p>
    <w:p w14:paraId="5265400F" w14:textId="614A6218" w:rsidR="00DF6FEE" w:rsidRDefault="00DF6FEE" w:rsidP="00DF6FEE">
      <w:pPr>
        <w:pStyle w:val="21"/>
      </w:pPr>
      <w:bookmarkStart w:id="696" w:name="_Toc112754006"/>
      <w:bookmarkStart w:id="697" w:name="_Toc112775508"/>
      <w:bookmarkStart w:id="698" w:name="_Toc92875666"/>
      <w:bookmarkStart w:id="699" w:name="_Toc93070690"/>
      <w:bookmarkStart w:id="700" w:name="_Toc96958850"/>
      <w:bookmarkStart w:id="701" w:name="_Toc96964627"/>
      <w:r>
        <w:t>7.</w:t>
      </w:r>
      <w:r w:rsidR="0086424E">
        <w:t>1</w:t>
      </w:r>
      <w:r>
        <w:tab/>
        <w:t>Overall Evaluation of solutions for Key Issue #1</w:t>
      </w:r>
      <w:bookmarkEnd w:id="696"/>
      <w:bookmarkEnd w:id="697"/>
    </w:p>
    <w:p w14:paraId="11575DA3" w14:textId="77777777" w:rsidR="00DF6FEE" w:rsidRDefault="00DF6FEE" w:rsidP="00050487">
      <w:r>
        <w:rPr>
          <w:lang w:eastAsia="zh-CN"/>
        </w:rPr>
        <w:t>For KI#1:</w:t>
      </w:r>
    </w:p>
    <w:p w14:paraId="5FAFF60D" w14:textId="77777777" w:rsidR="00DF6FEE" w:rsidRPr="00082FF0" w:rsidRDefault="00DF6FEE" w:rsidP="00DF6FEE">
      <w:pPr>
        <w:pStyle w:val="B1"/>
      </w:pPr>
      <w:r w:rsidRPr="00082FF0">
        <w:t>-</w:t>
      </w:r>
      <w:r w:rsidRPr="00082FF0">
        <w:tab/>
        <w:t>How to support UPF event exposure service(s) registration/deregistration on NRF, and what parameters to be registered in the NF profile of UPF.</w:t>
      </w:r>
    </w:p>
    <w:p w14:paraId="7C7F47A1" w14:textId="77777777" w:rsidR="00DF6FEE" w:rsidRPr="00082FF0" w:rsidRDefault="00DF6FEE" w:rsidP="00DF6FEE">
      <w:pPr>
        <w:pStyle w:val="B1"/>
      </w:pPr>
      <w:r w:rsidRPr="00082FF0">
        <w:t>-</w:t>
      </w:r>
      <w:r w:rsidRPr="00082FF0">
        <w:tab/>
        <w:t>How to support UPF service discovery via the NRF, and what parameters that can be used for discovery.</w:t>
      </w:r>
    </w:p>
    <w:p w14:paraId="39EBF5CE" w14:textId="77777777" w:rsidR="00DF6FEE" w:rsidRPr="00082FF0" w:rsidRDefault="00DF6FEE" w:rsidP="00050487">
      <w:pPr>
        <w:rPr>
          <w:lang w:eastAsia="zh-CN"/>
        </w:rPr>
      </w:pPr>
      <w:r w:rsidRPr="00082FF0">
        <w:rPr>
          <w:lang w:eastAsia="zh-CN"/>
        </w:rPr>
        <w:t>Solution #1 6.1.2.1-6.1.2.4 can be seen as the basis to solve these aspects of KI#1. It is also considered and enhanced by Solution #12 and Solution #1 6.1.2.5.3 further.</w:t>
      </w:r>
    </w:p>
    <w:p w14:paraId="2C41C5AA" w14:textId="77777777" w:rsidR="00DF6FEE" w:rsidRPr="00050487" w:rsidRDefault="00DF6FEE" w:rsidP="00050487">
      <w:pPr>
        <w:rPr>
          <w:lang w:eastAsia="zh-CN"/>
        </w:rPr>
      </w:pPr>
      <w:r w:rsidRPr="00050487">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7248DED3" w14:textId="77777777" w:rsidR="00DF6FEE" w:rsidRPr="00082FF0" w:rsidRDefault="00DF6FEE" w:rsidP="00050487">
      <w:r w:rsidRPr="00082FF0">
        <w:rPr>
          <w:lang w:eastAsia="zh-CN"/>
        </w:rPr>
        <w:t xml:space="preserve">For KI#1: </w:t>
      </w:r>
    </w:p>
    <w:p w14:paraId="70993D36" w14:textId="7DA20D27" w:rsidR="00DF6FEE" w:rsidRPr="00082FF0" w:rsidRDefault="00DF6FEE" w:rsidP="00DF6FEE">
      <w:pPr>
        <w:pStyle w:val="B1"/>
      </w:pPr>
      <w:r w:rsidRPr="00082FF0">
        <w:t>-</w:t>
      </w:r>
      <w:r w:rsidR="002D2E3E">
        <w:tab/>
      </w:r>
      <w:r w:rsidRPr="00082FF0">
        <w:t>How to support UPF selection for a UPF event exposure service request targeting a specific UE or a specific PDU session.</w:t>
      </w:r>
    </w:p>
    <w:p w14:paraId="41CE247F" w14:textId="77777777" w:rsidR="00DF6FEE" w:rsidRPr="00082FF0" w:rsidRDefault="00DF6FEE" w:rsidP="00050487">
      <w:pPr>
        <w:rPr>
          <w:lang w:eastAsia="zh-CN"/>
        </w:rPr>
      </w:pPr>
      <w:r w:rsidRPr="00082FF0">
        <w:t xml:space="preserve">Solution #1 6.1.2.5.1 and </w:t>
      </w:r>
      <w:r w:rsidRPr="00082FF0">
        <w:rPr>
          <w:lang w:eastAsia="zh-CN"/>
        </w:rPr>
        <w:t>6.1.2.5.2 can also be considered to solve that aspect of KI#1:</w:t>
      </w:r>
    </w:p>
    <w:p w14:paraId="1C5AFAEC" w14:textId="4CDF9A96" w:rsidR="00DF6FEE" w:rsidRPr="00050487" w:rsidRDefault="00DF6FEE" w:rsidP="00DF6FEE">
      <w:pPr>
        <w:pStyle w:val="B1"/>
      </w:pPr>
      <w:r w:rsidRPr="00082FF0">
        <w:t>-</w:t>
      </w:r>
      <w:r w:rsidR="002D2E3E">
        <w:tab/>
      </w:r>
      <w:r w:rsidRPr="00082FF0">
        <w:t>It can be used for UPF selection with information of UE IP address, as described in 6.1.2.5.1.</w:t>
      </w:r>
    </w:p>
    <w:p w14:paraId="695900F4" w14:textId="393A4B6D" w:rsidR="00DF6FEE" w:rsidRPr="00082FF0" w:rsidRDefault="00DF6FEE" w:rsidP="00DF6FEE">
      <w:pPr>
        <w:pStyle w:val="B1"/>
      </w:pPr>
      <w:r w:rsidRPr="00082FF0">
        <w:t>-</w:t>
      </w:r>
      <w:r w:rsidR="002D2E3E">
        <w:tab/>
      </w:r>
      <w:r w:rsidRPr="00082FF0">
        <w:t xml:space="preserve">It can be used for UPF selection with information of SUPI, S-NSSAI and DNN, as in 6.1.2.5.2. </w:t>
      </w:r>
    </w:p>
    <w:p w14:paraId="16868CF3" w14:textId="0C6C73C3" w:rsidR="00DF6FEE" w:rsidRPr="00082FF0" w:rsidRDefault="00DF6FEE" w:rsidP="00DF6FEE">
      <w:pPr>
        <w:pStyle w:val="B1"/>
      </w:pPr>
      <w:r w:rsidRPr="00082FF0">
        <w:t>-</w:t>
      </w:r>
      <w:r w:rsidR="002D2E3E">
        <w:tab/>
      </w:r>
      <w:r w:rsidRPr="00082FF0">
        <w:t>It can be used also for UPF selection with information of UE IP address, by first applying existing functionality for IP address translation into SUPI using BSF service.</w:t>
      </w:r>
    </w:p>
    <w:p w14:paraId="42DA06DE" w14:textId="37A1A72E" w:rsidR="00DF6FEE" w:rsidRPr="00082FF0" w:rsidRDefault="00DF6FEE" w:rsidP="00DF6FEE">
      <w:pPr>
        <w:pStyle w:val="B1"/>
      </w:pPr>
      <w:r w:rsidRPr="00082FF0">
        <w:t>-</w:t>
      </w:r>
      <w:r w:rsidR="002D2E3E">
        <w:tab/>
      </w:r>
      <w:r w:rsidRPr="00082FF0">
        <w:t>It can be used for UPF selection with information of Group Identifier by first applying existing functionality for Group Identifier translation into SUPI list using UDM service.</w:t>
      </w:r>
      <w:r w:rsidRPr="00082FF0">
        <w:rPr>
          <w:lang w:eastAsia="zh-CN"/>
        </w:rPr>
        <w:t xml:space="preserve"> </w:t>
      </w:r>
    </w:p>
    <w:p w14:paraId="41463C27" w14:textId="77777777" w:rsidR="00DF6FEE" w:rsidRPr="00082FF0" w:rsidRDefault="00DF6FEE" w:rsidP="00050487">
      <w:pPr>
        <w:rPr>
          <w:lang w:eastAsia="zh-CN"/>
        </w:rPr>
      </w:pPr>
      <w:r w:rsidRPr="00082FF0">
        <w:rPr>
          <w:lang w:eastAsia="zh-CN"/>
        </w:rPr>
        <w:t>By specifying in normative phase the enhancements proposed in 6.1.2.1-6.1.2.5 from solution #1 and 6.12.3.2 from solution #12, the following issues from KI#1 are covered:</w:t>
      </w:r>
    </w:p>
    <w:p w14:paraId="3E7E8547" w14:textId="77777777" w:rsidR="00DF6FEE" w:rsidRPr="00082FF0" w:rsidRDefault="00DF6FEE" w:rsidP="00DF6FEE">
      <w:pPr>
        <w:pStyle w:val="B1"/>
      </w:pPr>
      <w:r w:rsidRPr="00082FF0">
        <w:t>-</w:t>
      </w:r>
      <w:r w:rsidRPr="00082FF0">
        <w:tab/>
        <w:t>How to support UPF event exposure service(s) registration/deregistration on NRF, and what parameters to be registered in the NF profile of UPF.</w:t>
      </w:r>
    </w:p>
    <w:p w14:paraId="16CBB7DB" w14:textId="77777777" w:rsidR="00DF6FEE" w:rsidRPr="00082FF0" w:rsidRDefault="00DF6FEE" w:rsidP="00DF6FEE">
      <w:pPr>
        <w:pStyle w:val="B1"/>
      </w:pPr>
      <w:r w:rsidRPr="00082FF0">
        <w:t>-</w:t>
      </w:r>
      <w:r w:rsidRPr="00082FF0">
        <w:tab/>
        <w:t>How to support UPF service discovery via the NRF, and what parameters that can be used for discovery.</w:t>
      </w:r>
    </w:p>
    <w:p w14:paraId="205915D7" w14:textId="77777777" w:rsidR="00DF6FEE" w:rsidRPr="00082FF0" w:rsidRDefault="00DF6FEE" w:rsidP="00050487">
      <w:pPr>
        <w:rPr>
          <w:lang w:eastAsia="zh-CN"/>
        </w:rPr>
      </w:pPr>
      <w:r w:rsidRPr="00082FF0">
        <w:rPr>
          <w:lang w:eastAsia="zh-CN"/>
        </w:rPr>
        <w:t>The following issue from KI#1 is not covered:</w:t>
      </w:r>
    </w:p>
    <w:p w14:paraId="14A7A54F" w14:textId="77777777" w:rsidR="00DF6FEE" w:rsidRDefault="00DF6FEE" w:rsidP="00DF6FEE">
      <w:pPr>
        <w:pStyle w:val="B1"/>
        <w:rPr>
          <w:lang w:eastAsia="zh-CN"/>
        </w:rPr>
      </w:pPr>
      <w:r w:rsidRPr="00082FF0">
        <w:rPr>
          <w:lang w:eastAsia="zh-CN"/>
        </w:rPr>
        <w:t>-</w:t>
      </w:r>
      <w:r w:rsidRPr="00082FF0">
        <w:rPr>
          <w:lang w:eastAsia="zh-CN"/>
        </w:rPr>
        <w:tab/>
        <w:t>How to support UPF selection for a UPF event exposure service request targeting a specific UE or a specific PDU session.</w:t>
      </w:r>
    </w:p>
    <w:p w14:paraId="2181691C" w14:textId="77777777" w:rsidR="004E4A6F" w:rsidRPr="00B135D7" w:rsidRDefault="004E4A6F" w:rsidP="004E4A6F">
      <w:pPr>
        <w:pStyle w:val="21"/>
        <w:rPr>
          <w:lang w:val="en-US" w:eastAsia="zh-CN"/>
        </w:rPr>
      </w:pPr>
      <w:bookmarkStart w:id="702" w:name="_Toc112754007"/>
      <w:bookmarkStart w:id="703" w:name="_Toc112775509"/>
      <w:r w:rsidRPr="00B135D7">
        <w:rPr>
          <w:lang w:eastAsia="zh-CN"/>
        </w:rPr>
        <w:lastRenderedPageBreak/>
        <w:t>7.2</w:t>
      </w:r>
      <w:r w:rsidRPr="00B135D7">
        <w:rPr>
          <w:lang w:eastAsia="zh-CN"/>
        </w:rPr>
        <w:tab/>
        <w:t>Evaluation for KI#2</w:t>
      </w:r>
      <w:bookmarkEnd w:id="702"/>
      <w:bookmarkEnd w:id="703"/>
    </w:p>
    <w:p w14:paraId="7CAA2A7D" w14:textId="77777777" w:rsidR="004E4A6F" w:rsidRPr="00B135D7" w:rsidRDefault="004E4A6F" w:rsidP="004E4A6F">
      <w:pPr>
        <w:rPr>
          <w:lang w:val="en-US" w:eastAsia="zh-CN"/>
        </w:rPr>
      </w:pPr>
      <w:bookmarkStart w:id="704" w:name="_Hlk110807987"/>
      <w:r w:rsidRPr="00B135D7">
        <w:rPr>
          <w:lang w:val="en-US" w:eastAsia="zh-CN"/>
        </w:rPr>
        <w:t>There are 18 candidate solutions proposed to address key issue#2,</w:t>
      </w:r>
      <w:bookmarkEnd w:id="704"/>
      <w:r w:rsidRPr="00B135D7">
        <w:rPr>
          <w:lang w:val="en-US" w:eastAsia="zh-CN"/>
        </w:rPr>
        <w:t xml:space="preserve"> i.e. except solution#1, from solution#2 to #19. These 18 solutions can be group as follows: </w:t>
      </w:r>
    </w:p>
    <w:p w14:paraId="272CFD04" w14:textId="0DBDC19B" w:rsidR="004E4A6F" w:rsidRPr="00B135D7" w:rsidRDefault="00FF1921" w:rsidP="00050487">
      <w:pPr>
        <w:pStyle w:val="B1"/>
        <w:rPr>
          <w:lang w:val="en-US" w:eastAsia="zh-CN"/>
        </w:rPr>
      </w:pPr>
      <w:r w:rsidRPr="00050487">
        <w:rPr>
          <w:lang w:val="en-US" w:eastAsia="zh-CN"/>
        </w:rPr>
        <w:t>-</w:t>
      </w:r>
      <w:r>
        <w:rPr>
          <w:lang w:val="en-US" w:eastAsia="zh-CN"/>
        </w:rPr>
        <w:tab/>
      </w:r>
      <w:r w:rsidR="004E4A6F" w:rsidRPr="00B135D7">
        <w:rPr>
          <w:rFonts w:hint="eastAsia"/>
          <w:lang w:val="en-US" w:eastAsia="zh-CN"/>
        </w:rPr>
        <w:t>G</w:t>
      </w:r>
      <w:r w:rsidR="004E4A6F" w:rsidRPr="00B135D7">
        <w:rPr>
          <w:lang w:val="en-US" w:eastAsia="zh-CN"/>
        </w:rPr>
        <w:t xml:space="preserve">roup 1: How the UPF expose the data to the TSN AF/TSCTSF. The related solution is sol#2. </w:t>
      </w:r>
    </w:p>
    <w:p w14:paraId="03F342D2" w14:textId="763ADDE8" w:rsidR="004E4A6F" w:rsidRPr="00B135D7" w:rsidRDefault="00FF1921" w:rsidP="00050487">
      <w:pPr>
        <w:pStyle w:val="B1"/>
        <w:rPr>
          <w:lang w:val="en-US" w:eastAsia="zh-CN"/>
        </w:rPr>
      </w:pPr>
      <w:r w:rsidRPr="00050487">
        <w:rPr>
          <w:lang w:val="en-US" w:eastAsia="zh-CN"/>
        </w:rPr>
        <w:t>-</w:t>
      </w:r>
      <w:r>
        <w:rPr>
          <w:lang w:val="en-US" w:eastAsia="zh-CN"/>
        </w:rPr>
        <w:tab/>
      </w:r>
      <w:r w:rsidR="004E4A6F" w:rsidRPr="00B135D7">
        <w:rPr>
          <w:lang w:val="en-US" w:eastAsia="zh-CN"/>
        </w:rPr>
        <w:t>Group 2: How the UPF expose the data to NWDAF. The related solution is sol#7, 8, 9,10,11,12.</w:t>
      </w:r>
    </w:p>
    <w:p w14:paraId="265726E4" w14:textId="4F6FF205" w:rsidR="004E4A6F" w:rsidRPr="00B135D7" w:rsidRDefault="00FF1921" w:rsidP="00050487">
      <w:pPr>
        <w:pStyle w:val="B1"/>
        <w:rPr>
          <w:lang w:val="en-US" w:eastAsia="zh-CN"/>
        </w:rPr>
      </w:pPr>
      <w:r w:rsidRPr="00050487">
        <w:rPr>
          <w:lang w:val="en-US" w:eastAsia="zh-CN"/>
        </w:rPr>
        <w:t>-</w:t>
      </w:r>
      <w:r>
        <w:rPr>
          <w:lang w:val="en-US" w:eastAsia="zh-CN"/>
        </w:rPr>
        <w:tab/>
      </w:r>
      <w:r w:rsidR="004E4A6F" w:rsidRPr="00050487">
        <w:rPr>
          <w:lang w:val="en-US" w:eastAsia="zh-CN"/>
        </w:rPr>
        <w:t>Group 3: How the UPF expose the data to NEF/AF.</w:t>
      </w:r>
      <w:r w:rsidR="004E4A6F" w:rsidRPr="00B135D7">
        <w:rPr>
          <w:lang w:val="en-US" w:eastAsia="zh-CN"/>
        </w:rPr>
        <w:t xml:space="preserve"> The related solution is sol#15, 18, 19.</w:t>
      </w:r>
    </w:p>
    <w:p w14:paraId="787BBFEF" w14:textId="1A407332" w:rsidR="004E4A6F" w:rsidRPr="00B135D7" w:rsidRDefault="00FF1921" w:rsidP="00050487">
      <w:pPr>
        <w:pStyle w:val="B1"/>
        <w:rPr>
          <w:lang w:val="en-US" w:eastAsia="zh-CN"/>
        </w:rPr>
      </w:pPr>
      <w:r w:rsidRPr="00050487">
        <w:rPr>
          <w:rFonts w:hint="eastAsia"/>
          <w:lang w:val="en-US" w:eastAsia="zh-CN"/>
        </w:rPr>
        <w:t>-</w:t>
      </w:r>
      <w:r>
        <w:rPr>
          <w:lang w:val="en-US" w:eastAsia="zh-CN"/>
        </w:rPr>
        <w:tab/>
      </w:r>
      <w:r w:rsidR="004E4A6F" w:rsidRPr="00050487">
        <w:rPr>
          <w:rFonts w:hint="eastAsia"/>
          <w:lang w:val="en-US" w:eastAsia="zh-CN"/>
        </w:rPr>
        <w:t>G</w:t>
      </w:r>
      <w:r w:rsidR="004E4A6F" w:rsidRPr="00050487">
        <w:rPr>
          <w:lang w:val="en-US" w:eastAsia="zh-CN"/>
        </w:rPr>
        <w:t>roup 4: Generic issue related to UPF data collection. The related solution is sol#3,4,5,6,</w:t>
      </w:r>
      <w:r w:rsidR="004E4A6F" w:rsidRPr="00B135D7">
        <w:rPr>
          <w:lang w:val="en-US" w:eastAsia="zh-CN"/>
        </w:rPr>
        <w:t>13,14,</w:t>
      </w:r>
      <w:r w:rsidR="004E4A6F" w:rsidRPr="00050487">
        <w:rPr>
          <w:lang w:val="en-US" w:eastAsia="zh-CN"/>
        </w:rPr>
        <w:t>16,17</w:t>
      </w:r>
      <w:r>
        <w:rPr>
          <w:lang w:val="en-US" w:eastAsia="zh-CN"/>
        </w:rPr>
        <w:t>.</w:t>
      </w:r>
      <w:r w:rsidR="004E4A6F" w:rsidRPr="00050487">
        <w:rPr>
          <w:lang w:val="en-US" w:eastAsia="zh-CN"/>
        </w:rPr>
        <w:t xml:space="preserve"> </w:t>
      </w:r>
    </w:p>
    <w:p w14:paraId="3E7F1C20" w14:textId="77777777" w:rsidR="004E4A6F" w:rsidRPr="00B135D7" w:rsidRDefault="004E4A6F" w:rsidP="00050487">
      <w:pPr>
        <w:rPr>
          <w:lang w:val="en-US" w:eastAsia="zh-CN"/>
        </w:rPr>
      </w:pPr>
    </w:p>
    <w:p w14:paraId="2D66CB79" w14:textId="77777777" w:rsidR="004E4A6F" w:rsidRPr="00B135D7" w:rsidRDefault="004E4A6F" w:rsidP="004E4A6F">
      <w:pPr>
        <w:rPr>
          <w:b/>
          <w:u w:val="single"/>
          <w:lang w:val="en-US" w:eastAsia="zh-CN"/>
        </w:rPr>
      </w:pPr>
      <w:r w:rsidRPr="00B135D7">
        <w:rPr>
          <w:b/>
          <w:u w:val="single"/>
          <w:lang w:val="en-US" w:eastAsia="zh-CN"/>
        </w:rPr>
        <w:t>UPF Data collection to TSNAF/TSCTSF</w:t>
      </w:r>
    </w:p>
    <w:p w14:paraId="5B989E3F" w14:textId="77777777" w:rsidR="004E4A6F" w:rsidRPr="00B135D7" w:rsidRDefault="004E4A6F" w:rsidP="004E4A6F">
      <w:pPr>
        <w:rPr>
          <w:lang w:eastAsia="ko-KR"/>
        </w:rPr>
      </w:pPr>
      <w:r w:rsidRPr="00B135D7">
        <w:rPr>
          <w:lang w:eastAsia="ko-KR"/>
        </w:rPr>
        <w:t>Solution#2 describe how to collect the PIMC/UMIC information via the UPF event exposure service. Currently this bridge information and its related operation code is encapsulated as a container to be forwarded to UPF. And only the NW-TT is requested to understand that container not the UPF. With this proposal, it means all the operation code defined in the container need be redefined in the UPF event exposure service. Also it is unnecessary to introduce a new interaction mode between the SMF and UPF, i.e. activate the event exposure not via the N4 interface.</w:t>
      </w:r>
    </w:p>
    <w:p w14:paraId="08FBC70F" w14:textId="77777777" w:rsidR="004E4A6F" w:rsidRPr="00B135D7" w:rsidRDefault="004E4A6F" w:rsidP="004E4A6F">
      <w:pPr>
        <w:rPr>
          <w:lang w:val="en-US"/>
        </w:rPr>
      </w:pPr>
    </w:p>
    <w:p w14:paraId="3E103AB4" w14:textId="77777777" w:rsidR="004E4A6F" w:rsidRPr="00B135D7" w:rsidRDefault="004E4A6F" w:rsidP="004E4A6F">
      <w:pPr>
        <w:rPr>
          <w:b/>
          <w:u w:val="single"/>
          <w:lang w:val="en-US" w:eastAsia="zh-CN"/>
        </w:rPr>
      </w:pPr>
      <w:r w:rsidRPr="00B135D7">
        <w:rPr>
          <w:b/>
          <w:u w:val="single"/>
          <w:lang w:val="en-US" w:eastAsia="zh-CN"/>
        </w:rPr>
        <w:t>UPF Data collection to NWDAF</w:t>
      </w:r>
    </w:p>
    <w:p w14:paraId="0FA8E455" w14:textId="77777777" w:rsidR="004E4A6F" w:rsidRPr="00B135D7" w:rsidRDefault="004E4A6F" w:rsidP="004E4A6F">
      <w:pPr>
        <w:rPr>
          <w:lang w:eastAsia="ko-KR"/>
        </w:rPr>
      </w:pPr>
      <w:r w:rsidRPr="00B135D7">
        <w:rPr>
          <w:lang w:eastAsia="ko-KR"/>
        </w:rPr>
        <w:t xml:space="preserve">For Group 2 solution, the data collection can be categorized into two types: </w:t>
      </w:r>
    </w:p>
    <w:p w14:paraId="5D4C5BA8" w14:textId="77777777" w:rsidR="004E4A6F" w:rsidRPr="00B135D7" w:rsidRDefault="004E4A6F" w:rsidP="004E4A6F">
      <w:pPr>
        <w:pStyle w:val="B1"/>
        <w:rPr>
          <w:lang w:val="en-US"/>
        </w:rPr>
      </w:pPr>
      <w:r w:rsidRPr="00B135D7">
        <w:t>-</w:t>
      </w:r>
      <w:r w:rsidRPr="00B135D7">
        <w:tab/>
      </w:r>
      <w:r w:rsidRPr="00B135D7">
        <w:rPr>
          <w:lang w:val="en-US"/>
        </w:rPr>
        <w:t>Direct subscription from UPF (sol#7, 11, 12), i.e. NWDAF directly subscribes the UPF data from the UPF.</w:t>
      </w:r>
    </w:p>
    <w:p w14:paraId="55652082" w14:textId="77777777" w:rsidR="004E4A6F" w:rsidRPr="00B135D7" w:rsidRDefault="004E4A6F" w:rsidP="004E4A6F">
      <w:pPr>
        <w:pStyle w:val="B1"/>
        <w:rPr>
          <w:lang w:val="en-US"/>
        </w:rPr>
      </w:pPr>
      <w:r w:rsidRPr="00B135D7">
        <w:rPr>
          <w:lang w:val="en-US"/>
        </w:rPr>
        <w:t>-</w:t>
      </w:r>
      <w:r w:rsidRPr="00B135D7">
        <w:rPr>
          <w:lang w:val="en-US"/>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239D0B52" w14:textId="77777777" w:rsidR="004E4A6F" w:rsidRPr="00B135D7" w:rsidRDefault="004E4A6F" w:rsidP="00050487">
      <w:pPr>
        <w:rPr>
          <w:lang w:val="en-US" w:eastAsia="ko-KR"/>
        </w:rPr>
      </w:pPr>
      <w:r w:rsidRPr="00B135D7">
        <w:rPr>
          <w:lang w:val="en-US" w:eastAsia="ko-KR"/>
        </w:rPr>
        <w:t>Solution 9 propose SMF use Nupf_EventExposure_Subscribe for event subscription. Solution 8/10/12 propose SMF use the N4 procedure for event subscription. As the N4 interface support the data collection per existing specification, it is unnecessary to introduce a new type of interaction mode between SMF and UPF.</w:t>
      </w:r>
    </w:p>
    <w:p w14:paraId="5AC81870" w14:textId="77777777" w:rsidR="004E4A6F" w:rsidRPr="00B135D7" w:rsidRDefault="004E4A6F" w:rsidP="00050487">
      <w:pPr>
        <w:rPr>
          <w:lang w:val="en-US" w:eastAsia="ko-KR"/>
        </w:rPr>
      </w:pPr>
      <w:r w:rsidRPr="00B135D7">
        <w:rPr>
          <w:lang w:val="en-US" w:eastAsia="ko-KR"/>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495E5DC0" w14:textId="77777777" w:rsidR="004E4A6F" w:rsidRPr="00050487" w:rsidRDefault="004E4A6F" w:rsidP="00050487">
      <w:pPr>
        <w:rPr>
          <w:u w:val="single"/>
          <w:lang w:val="en-US" w:eastAsia="ko-KR"/>
        </w:rPr>
      </w:pPr>
      <w:r w:rsidRPr="00050487">
        <w:rPr>
          <w:b/>
          <w:u w:val="single"/>
          <w:lang w:val="en-US" w:eastAsia="ko-KR"/>
        </w:rPr>
        <w:t>Proposal 1:</w:t>
      </w:r>
      <w:r w:rsidRPr="00050487">
        <w:rPr>
          <w:u w:val="single"/>
          <w:lang w:val="en-US" w:eastAsia="ko-KR"/>
        </w:rPr>
        <w:t xml:space="preserve"> For the data collection related to single UE case, the UPF data collection subscription is preferred to be terminated at the SMF. </w:t>
      </w:r>
    </w:p>
    <w:p w14:paraId="443F5927" w14:textId="77777777" w:rsidR="004E4A6F" w:rsidRPr="00050487" w:rsidRDefault="004E4A6F" w:rsidP="00050487">
      <w:pPr>
        <w:rPr>
          <w:u w:val="single"/>
          <w:lang w:val="en-US" w:eastAsia="ko-KR"/>
        </w:rPr>
      </w:pPr>
      <w:r w:rsidRPr="00050487">
        <w:rPr>
          <w:b/>
          <w:u w:val="single"/>
          <w:lang w:val="en-US" w:eastAsia="ko-KR"/>
        </w:rPr>
        <w:t xml:space="preserve">Proposal 2: </w:t>
      </w:r>
      <w:r w:rsidRPr="00050487">
        <w:rPr>
          <w:u w:val="single"/>
          <w:lang w:val="en-US" w:eastAsia="ko-KR"/>
        </w:rPr>
        <w:t>For the subscription via the SMF, the SMF activate the data collection at the UPF via the N4 interface.</w:t>
      </w:r>
    </w:p>
    <w:p w14:paraId="4D4C152B" w14:textId="77777777" w:rsidR="004E4A6F" w:rsidRPr="00B135D7" w:rsidRDefault="004E4A6F" w:rsidP="00050487">
      <w:pPr>
        <w:rPr>
          <w:lang w:val="en-US" w:eastAsia="ko-KR"/>
        </w:rPr>
      </w:pPr>
    </w:p>
    <w:p w14:paraId="7AD4F0F4" w14:textId="77777777" w:rsidR="004E4A6F" w:rsidRPr="00B135D7" w:rsidRDefault="004E4A6F" w:rsidP="004E4A6F">
      <w:pPr>
        <w:rPr>
          <w:b/>
          <w:u w:val="single"/>
          <w:lang w:val="en-US" w:eastAsia="zh-CN"/>
        </w:rPr>
      </w:pPr>
      <w:r w:rsidRPr="00B135D7">
        <w:rPr>
          <w:b/>
          <w:u w:val="single"/>
          <w:lang w:val="en-US" w:eastAsia="zh-CN"/>
        </w:rPr>
        <w:t>UPF Data collection to the NEF/AF</w:t>
      </w:r>
    </w:p>
    <w:p w14:paraId="562CB4C7" w14:textId="77777777" w:rsidR="004E4A6F" w:rsidRPr="00B135D7" w:rsidRDefault="004E4A6F" w:rsidP="004E4A6F">
      <w:pPr>
        <w:rPr>
          <w:lang w:eastAsia="ko-KR"/>
        </w:rPr>
      </w:pPr>
      <w:r w:rsidRPr="00B135D7">
        <w:rPr>
          <w:lang w:eastAsia="ko-KR"/>
        </w:rPr>
        <w:t>For Group 3 solution, all solution is related to the data collection related to one flow within one PDU session. The solution can be summarized as below:</w:t>
      </w:r>
    </w:p>
    <w:p w14:paraId="0C20251E" w14:textId="77777777" w:rsidR="004E4A6F" w:rsidRPr="00B135D7" w:rsidRDefault="004E4A6F" w:rsidP="004E4A6F">
      <w:pPr>
        <w:pStyle w:val="B1"/>
        <w:rPr>
          <w:lang w:eastAsia="ko-KR"/>
        </w:rPr>
      </w:pPr>
      <w:r w:rsidRPr="00B135D7">
        <w:rPr>
          <w:lang w:eastAsia="ko-KR"/>
        </w:rPr>
        <w:t>-</w:t>
      </w:r>
      <w:r w:rsidRPr="00B135D7">
        <w:rPr>
          <w:lang w:eastAsia="ko-KR"/>
        </w:rPr>
        <w:tab/>
        <w:t>Solution#15 describes how the direct subscription can be done via the BSF. It is unclear how the related flow information which need measurement is triggered?</w:t>
      </w:r>
    </w:p>
    <w:p w14:paraId="483C95D0" w14:textId="77777777" w:rsidR="004E4A6F" w:rsidRPr="00B135D7" w:rsidRDefault="004E4A6F" w:rsidP="004E4A6F">
      <w:pPr>
        <w:pStyle w:val="B1"/>
        <w:rPr>
          <w:lang w:eastAsia="ko-KR"/>
        </w:rPr>
      </w:pPr>
      <w:r w:rsidRPr="00B135D7">
        <w:rPr>
          <w:lang w:eastAsia="ko-KR"/>
        </w:rPr>
        <w:t>-</w:t>
      </w:r>
      <w:r w:rsidRPr="00B135D7">
        <w:rPr>
          <w:lang w:eastAsia="ko-KR"/>
        </w:rPr>
        <w:tab/>
        <w:t xml:space="preserve">Solution#18 describes how the QoS parameter information at the UPF can be exposed to the AF </w:t>
      </w:r>
      <w:r w:rsidRPr="00B135D7">
        <w:rPr>
          <w:lang w:eastAsia="zh-CN"/>
        </w:rPr>
        <w:t>to find a way with lower latency and higher flexibility</w:t>
      </w:r>
      <w:r w:rsidRPr="00B135D7">
        <w:rPr>
          <w:lang w:eastAsia="ko-KR"/>
        </w:rPr>
        <w:t xml:space="preserve">. </w:t>
      </w:r>
      <w:r w:rsidRPr="00B135D7">
        <w:rPr>
          <w:lang w:eastAsia="zh-CN"/>
        </w:rPr>
        <w:t>The QoS parameters requested to be exposed by UPF are provision information that are configured in the UPF by 5GC for packet processing and can be identified by AF. This information is provisioned by the UPF without other operations by the SMF or AN.</w:t>
      </w:r>
    </w:p>
    <w:p w14:paraId="574C22F4" w14:textId="77777777" w:rsidR="004E4A6F" w:rsidRPr="00B135D7" w:rsidRDefault="004E4A6F" w:rsidP="004E4A6F">
      <w:pPr>
        <w:pStyle w:val="B1"/>
        <w:rPr>
          <w:lang w:eastAsia="ko-KR"/>
        </w:rPr>
      </w:pPr>
      <w:r w:rsidRPr="00B135D7">
        <w:rPr>
          <w:lang w:eastAsia="ko-KR"/>
        </w:rPr>
        <w:t>-</w:t>
      </w:r>
      <w:r w:rsidRPr="00B135D7">
        <w:rPr>
          <w:lang w:eastAsia="ko-KR"/>
        </w:rPr>
        <w:tab/>
        <w:t xml:space="preserve">Solution#19 describes how NEF do the subsequent subscription to the same QoS flow and how to use the direct UPF subscription to do the data collection from QoS Monitoring. </w:t>
      </w:r>
    </w:p>
    <w:p w14:paraId="1EE5D50B" w14:textId="77777777" w:rsidR="004E4A6F" w:rsidRPr="00B135D7" w:rsidRDefault="004E4A6F" w:rsidP="00005DC4">
      <w:pPr>
        <w:pStyle w:val="B1"/>
        <w:ind w:firstLine="0"/>
        <w:rPr>
          <w:lang w:eastAsia="ko-KR"/>
        </w:rPr>
      </w:pPr>
      <w:r w:rsidRPr="00B135D7">
        <w:rPr>
          <w:lang w:eastAsia="ko-KR"/>
        </w:rPr>
        <w:lastRenderedPageBreak/>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722AB7C6" w14:textId="77777777" w:rsidR="004E4A6F" w:rsidRPr="00B135D7" w:rsidRDefault="004E4A6F" w:rsidP="00A10795">
      <w:pPr>
        <w:pStyle w:val="B1"/>
        <w:ind w:firstLine="0"/>
        <w:rPr>
          <w:lang w:eastAsia="ko-KR"/>
        </w:rPr>
      </w:pPr>
      <w:r w:rsidRPr="00B135D7">
        <w:rPr>
          <w:lang w:eastAsia="ko-KR"/>
        </w:rPr>
        <w:t>For the direct subscription to the UPF and UPF trigger the SMF action, it is unsuitable to trigger the UPF subscription directly. Normally this monitoring</w:t>
      </w:r>
      <w:r w:rsidRPr="00050487">
        <w:rPr>
          <w:lang w:eastAsia="ko-KR"/>
        </w:rPr>
        <w:t xml:space="preserve"> subscription </w:t>
      </w:r>
      <w:r w:rsidRPr="00B135D7">
        <w:rPr>
          <w:lang w:eastAsia="ko-KR"/>
        </w:rPr>
        <w:t xml:space="preserve">is combined with the PCC rule and notified to the SMF. By doing that, the SMF can trigger the related action, e.g. PDU session modification. The input for the activate measurement also need consider the policy control from the PCF. So why not do the subscription via the SMF considering the UPF discovery may also need go via the SMF?   </w:t>
      </w:r>
    </w:p>
    <w:p w14:paraId="6BD90A48" w14:textId="77777777" w:rsidR="004E4A6F" w:rsidRPr="00B135D7" w:rsidRDefault="004E4A6F" w:rsidP="004E4A6F">
      <w:pPr>
        <w:rPr>
          <w:u w:val="single"/>
          <w:lang w:eastAsia="ko-KR"/>
        </w:rPr>
      </w:pPr>
      <w:r w:rsidRPr="00B135D7">
        <w:rPr>
          <w:b/>
          <w:u w:val="single"/>
          <w:lang w:eastAsia="ko-KR"/>
        </w:rPr>
        <w:t>Proposal 3:</w:t>
      </w:r>
      <w:r w:rsidRPr="00B135D7">
        <w:rPr>
          <w:u w:val="single"/>
          <w:lang w:eastAsia="ko-KR"/>
        </w:rPr>
        <w:t xml:space="preserve"> f</w:t>
      </w:r>
      <w:r w:rsidRPr="00B135D7">
        <w:rPr>
          <w:rFonts w:hint="eastAsia"/>
          <w:u w:val="single"/>
          <w:lang w:eastAsia="ko-KR"/>
        </w:rPr>
        <w:t xml:space="preserve">or </w:t>
      </w:r>
      <w:r w:rsidRPr="00B135D7">
        <w:rPr>
          <w:u w:val="single"/>
          <w:lang w:eastAsia="ko-KR"/>
        </w:rPr>
        <w:t>the</w:t>
      </w:r>
      <w:r w:rsidRPr="00B135D7">
        <w:rPr>
          <w:rFonts w:hint="eastAsia"/>
          <w:u w:val="single"/>
          <w:lang w:eastAsia="ko-KR"/>
        </w:rPr>
        <w:t xml:space="preserve"> </w:t>
      </w:r>
      <w:r w:rsidRPr="00B135D7">
        <w:rPr>
          <w:u w:val="single"/>
          <w:lang w:eastAsia="ko-KR"/>
        </w:rPr>
        <w:t xml:space="preserve">data collection which need some action besides UPF, e.g. QoS flow characteristics measurement, the subscription should be terminated at the SMF. </w:t>
      </w:r>
    </w:p>
    <w:p w14:paraId="006C66F8" w14:textId="77777777" w:rsidR="004E4A6F" w:rsidRPr="00B135D7" w:rsidRDefault="004E4A6F" w:rsidP="004E4A6F">
      <w:pPr>
        <w:rPr>
          <w:b/>
          <w:u w:val="single"/>
          <w:lang w:eastAsia="ko-KR"/>
        </w:rPr>
      </w:pPr>
    </w:p>
    <w:p w14:paraId="59B6E07B" w14:textId="77777777" w:rsidR="004E4A6F" w:rsidRPr="00B135D7" w:rsidRDefault="004E4A6F" w:rsidP="004E4A6F">
      <w:pPr>
        <w:rPr>
          <w:b/>
          <w:u w:val="single"/>
          <w:lang w:val="en-US" w:eastAsia="zh-CN"/>
        </w:rPr>
      </w:pPr>
      <w:r w:rsidRPr="00B135D7">
        <w:rPr>
          <w:b/>
          <w:u w:val="single"/>
          <w:lang w:val="en-US" w:eastAsia="zh-CN"/>
        </w:rPr>
        <w:t>Generic issue related to UPF data collection</w:t>
      </w:r>
    </w:p>
    <w:p w14:paraId="57CEA4DA" w14:textId="77777777" w:rsidR="004E4A6F" w:rsidRPr="00B135D7" w:rsidRDefault="004E4A6F" w:rsidP="004E4A6F">
      <w:pPr>
        <w:rPr>
          <w:lang w:eastAsia="ko-KR"/>
        </w:rPr>
      </w:pPr>
      <w:r w:rsidRPr="00B135D7">
        <w:rPr>
          <w:lang w:eastAsia="ko-KR"/>
        </w:rPr>
        <w:t xml:space="preserve">For Group 4 solution, the solution is not bound to one specific type NF consumer. It can be considered in all UPF data collection case. The solution can be summarized as follows: </w:t>
      </w:r>
    </w:p>
    <w:p w14:paraId="2D972027" w14:textId="77777777" w:rsidR="004E4A6F" w:rsidRPr="00B135D7" w:rsidRDefault="004E4A6F" w:rsidP="004E4A6F">
      <w:pPr>
        <w:pStyle w:val="B1"/>
        <w:rPr>
          <w:lang w:eastAsia="ko-KR"/>
        </w:rPr>
      </w:pPr>
      <w:r w:rsidRPr="00B135D7">
        <w:rPr>
          <w:lang w:eastAsia="ko-KR"/>
        </w:rPr>
        <w:t>-</w:t>
      </w:r>
      <w:r w:rsidRPr="00B135D7">
        <w:rPr>
          <w:lang w:eastAsia="ko-KR"/>
        </w:rPr>
        <w:tab/>
        <w:t xml:space="preserve">Solution#3 give some generic guidance on whether the UPF data collection should be the direct subscription or indirect subscription. It can be considered when the NF consumer do the UPF event subscription and not need be concluded individually. </w:t>
      </w:r>
    </w:p>
    <w:p w14:paraId="19B953A8" w14:textId="77777777" w:rsidR="004E4A6F" w:rsidRPr="00B135D7" w:rsidRDefault="004E4A6F" w:rsidP="004E4A6F">
      <w:pPr>
        <w:pStyle w:val="B1"/>
        <w:rPr>
          <w:lang w:eastAsia="ko-KR"/>
        </w:rPr>
      </w:pPr>
      <w:r w:rsidRPr="00B135D7">
        <w:rPr>
          <w:lang w:eastAsia="ko-KR"/>
        </w:rPr>
        <w:t>-</w:t>
      </w:r>
      <w:r w:rsidRPr="00B135D7">
        <w:rPr>
          <w:lang w:eastAsia="ko-KR"/>
        </w:rPr>
        <w:tab/>
        <w:t>Solution#4 describe that N4 interface need be enhanced to pass the related event filtering information to the UPF. It can be part of the data collection procedure.</w:t>
      </w:r>
    </w:p>
    <w:p w14:paraId="75CB258D" w14:textId="77777777" w:rsidR="004E4A6F" w:rsidRPr="00B135D7" w:rsidRDefault="004E4A6F" w:rsidP="004E4A6F">
      <w:pPr>
        <w:pStyle w:val="B1"/>
        <w:rPr>
          <w:lang w:eastAsia="ko-KR"/>
        </w:rPr>
      </w:pPr>
      <w:r w:rsidRPr="00B135D7">
        <w:rPr>
          <w:lang w:eastAsia="ko-KR"/>
        </w:rPr>
        <w:t>-</w:t>
      </w:r>
      <w:r w:rsidRPr="00B135D7">
        <w:rPr>
          <w:lang w:eastAsia="ko-KR"/>
        </w:rPr>
        <w:tab/>
        <w:t>Solution#5/#6 describe how to find the related UPF via the SUPI or IP address. It is more related to KI#1.</w:t>
      </w:r>
    </w:p>
    <w:p w14:paraId="0D6C840B" w14:textId="77777777" w:rsidR="004E4A6F" w:rsidRPr="00B135D7" w:rsidRDefault="004E4A6F" w:rsidP="004E4A6F">
      <w:pPr>
        <w:pStyle w:val="B1"/>
        <w:rPr>
          <w:lang w:eastAsia="ko-KR"/>
        </w:rPr>
      </w:pPr>
      <w:r w:rsidRPr="00B135D7">
        <w:rPr>
          <w:lang w:eastAsia="ko-KR"/>
        </w:rPr>
        <w:t>-</w:t>
      </w:r>
      <w:r w:rsidRPr="00B135D7">
        <w:rPr>
          <w:lang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17124A2E" w14:textId="77777777" w:rsidR="004E4A6F" w:rsidRPr="00B135D7" w:rsidRDefault="004E4A6F" w:rsidP="004E4A6F">
      <w:pPr>
        <w:pStyle w:val="B1"/>
      </w:pPr>
      <w:r w:rsidRPr="00B135D7">
        <w:t>-</w:t>
      </w:r>
      <w:r w:rsidRPr="00B135D7">
        <w:tab/>
        <w:t>Solution#14 describe how to avoid performance impact due to the UPF data collection. Similar consideration is also considered at the Solution#11.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33B47252" w14:textId="77777777" w:rsidR="004E4A6F" w:rsidRPr="00B135D7" w:rsidRDefault="004E4A6F" w:rsidP="004E4A6F">
      <w:pPr>
        <w:pStyle w:val="B1"/>
        <w:ind w:firstLine="0"/>
      </w:pPr>
      <w:r w:rsidRPr="00B135D7">
        <w:t xml:space="preserve">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 </w:t>
      </w:r>
    </w:p>
    <w:p w14:paraId="2C9282B1" w14:textId="77777777" w:rsidR="004E4A6F" w:rsidRPr="00B135D7" w:rsidRDefault="004E4A6F" w:rsidP="004E4A6F">
      <w:pPr>
        <w:pStyle w:val="B1"/>
        <w:rPr>
          <w:lang w:eastAsia="ko-KR"/>
        </w:rPr>
      </w:pPr>
      <w:r w:rsidRPr="00B135D7">
        <w:t>-</w:t>
      </w:r>
      <w:r w:rsidRPr="00B135D7">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0BAC7E0C" w14:textId="77777777" w:rsidR="004E4A6F" w:rsidRPr="00B135D7" w:rsidRDefault="004E4A6F" w:rsidP="004E4A6F">
      <w:pPr>
        <w:pStyle w:val="B1"/>
        <w:rPr>
          <w:lang w:eastAsia="ko-KR"/>
        </w:rPr>
      </w:pPr>
      <w:r w:rsidRPr="00B135D7">
        <w:t>-</w:t>
      </w:r>
      <w:r w:rsidRPr="00B135D7">
        <w:tab/>
        <w:t xml:space="preserve">Solution 17 describe two case, i.e. the update/release directly to UPF or update/release indirectly via the SMF. For the update/release directly, similar issue about the authorization process via SMF/PCF. </w:t>
      </w:r>
    </w:p>
    <w:p w14:paraId="736C393F" w14:textId="77777777" w:rsidR="004E4A6F" w:rsidRPr="00383A1B" w:rsidRDefault="004E4A6F" w:rsidP="004E4A6F">
      <w:pPr>
        <w:rPr>
          <w:u w:val="single"/>
          <w:lang w:eastAsia="ko-KR"/>
        </w:rPr>
      </w:pPr>
      <w:r w:rsidRPr="00383A1B">
        <w:rPr>
          <w:b/>
          <w:u w:val="single"/>
          <w:lang w:eastAsia="ko-KR"/>
        </w:rPr>
        <w:t>Proposal 4:</w:t>
      </w:r>
      <w:r w:rsidRPr="00383A1B">
        <w:rPr>
          <w:u w:val="single"/>
          <w:lang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 </w:t>
      </w:r>
    </w:p>
    <w:p w14:paraId="1B7DD2B6" w14:textId="77777777" w:rsidR="00CA14CB" w:rsidRPr="001204E1" w:rsidRDefault="00CA14CB" w:rsidP="00CA14CB"/>
    <w:p w14:paraId="450956ED" w14:textId="77777777" w:rsidR="00CA14CB" w:rsidRPr="001204E1" w:rsidRDefault="00CA14CB" w:rsidP="00CA14CB">
      <w:pPr>
        <w:pStyle w:val="1"/>
      </w:pPr>
      <w:bookmarkStart w:id="705" w:name="_Toc97307781"/>
      <w:bookmarkStart w:id="706" w:name="_Toc100835722"/>
      <w:bookmarkStart w:id="707" w:name="_Toc101415553"/>
      <w:bookmarkStart w:id="708" w:name="_Toc112754008"/>
      <w:bookmarkStart w:id="709" w:name="_Toc112775510"/>
      <w:r w:rsidRPr="001204E1">
        <w:lastRenderedPageBreak/>
        <w:t>8</w:t>
      </w:r>
      <w:r w:rsidRPr="001204E1">
        <w:tab/>
        <w:t>Conclusions</w:t>
      </w:r>
      <w:bookmarkEnd w:id="687"/>
      <w:bookmarkEnd w:id="688"/>
      <w:bookmarkEnd w:id="689"/>
      <w:bookmarkEnd w:id="690"/>
      <w:bookmarkEnd w:id="698"/>
      <w:bookmarkEnd w:id="699"/>
      <w:bookmarkEnd w:id="700"/>
      <w:bookmarkEnd w:id="701"/>
      <w:bookmarkEnd w:id="705"/>
      <w:bookmarkEnd w:id="706"/>
      <w:bookmarkEnd w:id="707"/>
      <w:bookmarkEnd w:id="708"/>
      <w:bookmarkEnd w:id="709"/>
    </w:p>
    <w:p w14:paraId="766AF55C" w14:textId="77777777" w:rsidR="00DF6FEE" w:rsidRPr="00D44C62" w:rsidRDefault="00DF6FEE" w:rsidP="00DF6FEE">
      <w:pPr>
        <w:pStyle w:val="21"/>
      </w:pPr>
      <w:bookmarkStart w:id="710" w:name="_Toc112754009"/>
      <w:bookmarkStart w:id="711" w:name="_Toc112775511"/>
      <w:bookmarkStart w:id="712" w:name="_Toc22214915"/>
      <w:bookmarkStart w:id="713" w:name="_Toc23254048"/>
      <w:bookmarkStart w:id="714" w:name="_Toc96958851"/>
      <w:bookmarkStart w:id="715" w:name="_Toc96964628"/>
      <w:r>
        <w:t>8.1</w:t>
      </w:r>
      <w:r>
        <w:tab/>
        <w:t>Conclusions for Key Issue #1</w:t>
      </w:r>
      <w:bookmarkEnd w:id="710"/>
      <w:bookmarkEnd w:id="711"/>
    </w:p>
    <w:p w14:paraId="0053C396" w14:textId="77777777" w:rsidR="00DF6FEE" w:rsidRPr="00082FF0" w:rsidRDefault="00DF6FEE" w:rsidP="00DF6FEE">
      <w:bookmarkStart w:id="716" w:name="OLE_LINK1"/>
      <w:r w:rsidRPr="00082FF0">
        <w:t>UPF(s) register their Event Exposure service</w:t>
      </w:r>
      <w:r w:rsidRPr="00D44C62">
        <w:rPr>
          <w:rFonts w:hint="eastAsia"/>
        </w:rPr>
        <w:t>(s)</w:t>
      </w:r>
      <w:r w:rsidRPr="00D44C62">
        <w:t xml:space="preserve">, </w:t>
      </w:r>
      <w:r w:rsidRPr="003C315F">
        <w:t xml:space="preserve">supported event ID(s) </w:t>
      </w:r>
      <w:r w:rsidRPr="00082FF0">
        <w:t>onto NRF.</w:t>
      </w:r>
      <w:r w:rsidRPr="00D44C62">
        <w:rPr>
          <w:rFonts w:hint="eastAsia"/>
        </w:rPr>
        <w:t xml:space="preserve"> </w:t>
      </w:r>
      <w:r w:rsidRPr="00082FF0">
        <w:t>Procedures defined in this</w:t>
      </w:r>
      <w:r>
        <w:t xml:space="preserve"> </w:t>
      </w:r>
      <w:r w:rsidRPr="00082FF0">
        <w:t>TR</w:t>
      </w:r>
      <w:r>
        <w:t> </w:t>
      </w:r>
      <w:r w:rsidRPr="00082FF0">
        <w:t>23.700</w:t>
      </w:r>
      <w:r>
        <w:noBreakHyphen/>
      </w:r>
      <w:r w:rsidRPr="00082FF0">
        <w:t>62 clause</w:t>
      </w:r>
      <w:r>
        <w:t>s </w:t>
      </w:r>
      <w:r w:rsidRPr="00082FF0">
        <w:t>6.1.2.1 to 6.1.2.4 are endorsed as a baseline for normative specifications</w:t>
      </w:r>
      <w:bookmarkEnd w:id="716"/>
      <w:r w:rsidRPr="00082FF0">
        <w:t>. </w:t>
      </w:r>
    </w:p>
    <w:p w14:paraId="2882FA08" w14:textId="31F1C73F" w:rsidR="00DF6FEE" w:rsidRPr="00D44C62" w:rsidRDefault="00DF6FEE" w:rsidP="00DF6FEE">
      <w:pPr>
        <w:pStyle w:val="EditorsNote"/>
      </w:pPr>
      <w:r w:rsidRPr="00082FF0">
        <w:t>Editor's note:</w:t>
      </w:r>
      <w:r w:rsidR="00110845">
        <w:tab/>
      </w:r>
      <w:r w:rsidRPr="00082FF0">
        <w:t>If the NF profile for UPF shall have an indirect/direct support indication as per solution 12 for the event exposure service is FFS.</w:t>
      </w:r>
    </w:p>
    <w:p w14:paraId="43BEC2A6" w14:textId="77777777" w:rsidR="00DF6FEE" w:rsidRPr="00D44C62" w:rsidRDefault="00DF6FEE" w:rsidP="00DF6FEE">
      <w:r w:rsidRPr="00082FF0">
        <w:t>The conclusion for the not covered issue in KI#1 will be concluded as part of KI#2.</w:t>
      </w:r>
    </w:p>
    <w:p w14:paraId="31AC150C" w14:textId="77777777" w:rsidR="004E4A6F" w:rsidRPr="00B135D7" w:rsidRDefault="004E4A6F" w:rsidP="004E4A6F">
      <w:pPr>
        <w:pStyle w:val="21"/>
        <w:rPr>
          <w:lang w:eastAsia="zh-CN"/>
        </w:rPr>
      </w:pPr>
      <w:bookmarkStart w:id="717" w:name="_Toc112754010"/>
      <w:bookmarkStart w:id="718" w:name="_Toc112775512"/>
      <w:r w:rsidRPr="00B135D7">
        <w:rPr>
          <w:lang w:eastAsia="zh-CN"/>
        </w:rPr>
        <w:t>8.2</w:t>
      </w:r>
      <w:r w:rsidRPr="00B135D7">
        <w:rPr>
          <w:lang w:eastAsia="zh-CN"/>
        </w:rPr>
        <w:tab/>
        <w:t>Conclusions for KI#2</w:t>
      </w:r>
      <w:bookmarkEnd w:id="717"/>
      <w:bookmarkEnd w:id="718"/>
    </w:p>
    <w:p w14:paraId="31B02AF4" w14:textId="77777777" w:rsidR="004E4A6F" w:rsidRPr="00D44C62" w:rsidRDefault="004E4A6F" w:rsidP="004E4A6F">
      <w:r w:rsidRPr="00D44C62">
        <w:t>The following interim conclusions are proposed for KI#2:</w:t>
      </w:r>
    </w:p>
    <w:p w14:paraId="4E6C91F4" w14:textId="7501DDF3" w:rsidR="004E4A6F" w:rsidRPr="00B135D7" w:rsidRDefault="004E4A6F" w:rsidP="00D44C62">
      <w:pPr>
        <w:pStyle w:val="B1"/>
      </w:pPr>
      <w:r w:rsidRPr="00B135D7">
        <w:t>1.</w:t>
      </w:r>
      <w:r w:rsidRPr="00B135D7">
        <w:tab/>
        <w:t xml:space="preserve">Subscription to UPF events via SMF is the rule except for the cases listed in bullet 2; Subscription via SMF means the final consumer of UPF </w:t>
      </w:r>
      <w:r w:rsidRPr="00B135D7">
        <w:rPr>
          <w:lang w:val="en-US"/>
        </w:rPr>
        <w:t xml:space="preserve">event </w:t>
      </w:r>
      <w:r w:rsidRPr="00B135D7">
        <w:t>notifications sends the subscription request to the SMF and then the SMF is doing a third-party subscription onto UPF on behalf of this final consumer. Conversely the notifications are directly sent by the UPF to the final consumer of UPF notifications</w:t>
      </w:r>
      <w:r>
        <w:t>.</w:t>
      </w:r>
    </w:p>
    <w:p w14:paraId="36282A23" w14:textId="77777777" w:rsidR="004E4A6F" w:rsidRPr="00B135D7" w:rsidRDefault="004E4A6F" w:rsidP="004E4A6F">
      <w:pPr>
        <w:pStyle w:val="NO"/>
      </w:pPr>
      <w:r w:rsidRPr="00B135D7">
        <w:t>NOTE 1:</w:t>
      </w:r>
      <w:r w:rsidRPr="00B135D7">
        <w:rPr>
          <w:rStyle w:val="tabchar"/>
          <w:rFonts w:ascii="Calibri" w:hAnsi="Calibri" w:cs="Calibri"/>
        </w:rPr>
        <w:t xml:space="preserve"> </w:t>
      </w:r>
      <w:r w:rsidRPr="00B135D7">
        <w:rPr>
          <w:rStyle w:val="tabchar"/>
          <w:rFonts w:ascii="Calibri" w:hAnsi="Calibri" w:cs="Calibri"/>
        </w:rPr>
        <w:tab/>
      </w:r>
      <w:r w:rsidRPr="00B135D7">
        <w:t>Optimizing notifications is more important than optimizing subscriptions.</w:t>
      </w:r>
    </w:p>
    <w:p w14:paraId="3DE55B27" w14:textId="21B5894A" w:rsidR="004E4A6F" w:rsidRPr="00B135D7" w:rsidRDefault="004E4A6F" w:rsidP="004E4A6F">
      <w:pPr>
        <w:pStyle w:val="NO"/>
      </w:pPr>
      <w:r w:rsidRPr="00B135D7">
        <w:t>NOTE 2:</w:t>
      </w:r>
      <w:r w:rsidRPr="00B135D7">
        <w:tab/>
        <w:t>Subscriptions related with AoI are handled by SMF that subscribe/unsubscribe to the relevant UPF(s) on behalf of the final consumer based on whether the UE is in the target AoI. This allows the UPF not having to determine the AMF where to subscribe for UE presence in the AoI</w:t>
      </w:r>
      <w:r>
        <w:t>.</w:t>
      </w:r>
    </w:p>
    <w:p w14:paraId="22E6CA3A" w14:textId="3B1DA464" w:rsidR="004E4A6F" w:rsidRPr="00D44C62" w:rsidRDefault="004E4A6F" w:rsidP="004E4A6F">
      <w:pPr>
        <w:pStyle w:val="NO"/>
      </w:pPr>
      <w:r w:rsidRPr="00B135D7">
        <w:t>NOTE 3:</w:t>
      </w:r>
      <w:r w:rsidRPr="00B135D7">
        <w:tab/>
        <w:t>For event subscriptions requiring interactions with 5G AN, a solution where the UPF event consumer would directly subscribe to UPF and then UPF would ask SMF to send N2 SM signal</w:t>
      </w:r>
      <w:r>
        <w:t>l</w:t>
      </w:r>
      <w:r w:rsidRPr="00B135D7">
        <w:t>ing to 5G AN would be more complex</w:t>
      </w:r>
      <w:r w:rsidRPr="00D44C62">
        <w:t> and not bring advantage.</w:t>
      </w:r>
    </w:p>
    <w:p w14:paraId="0AE8CB7F" w14:textId="23757F8D" w:rsidR="004E4A6F" w:rsidRPr="00D44C62" w:rsidRDefault="004E4A6F" w:rsidP="00D44C62">
      <w:pPr>
        <w:pStyle w:val="B1"/>
      </w:pPr>
      <w:r w:rsidRPr="00B135D7">
        <w:t>2.</w:t>
      </w:r>
      <w:r w:rsidR="00D802FA">
        <w:tab/>
      </w:r>
      <w:r w:rsidRPr="00B135D7">
        <w:t>Direct subscription to UPF (i.e. not requiring third party subscription to UPF via SMF) shall be possible for data collection where UPF is the source as defined in TS 23.288 [5], i.e. the following cases</w:t>
      </w:r>
      <w:r w:rsidRPr="00D44C62">
        <w:t>:</w:t>
      </w:r>
    </w:p>
    <w:p w14:paraId="1FD371FF" w14:textId="6DAAF885" w:rsidR="004E4A6F" w:rsidRPr="00D44C62" w:rsidRDefault="004E4A6F" w:rsidP="004E4A6F">
      <w:pPr>
        <w:pStyle w:val="B2"/>
      </w:pPr>
      <w:r w:rsidRPr="00B135D7">
        <w:t>A.</w:t>
      </w:r>
      <w:r w:rsidRPr="00B135D7">
        <w:tab/>
        <w:t>TS 23.288 [5] Table 6.5.2-2: Data collected by NWDAF for UPF load analytics recalled in item 2 of Annex A of the TR</w:t>
      </w:r>
      <w:r w:rsidRPr="00782B7A">
        <w:t>.</w:t>
      </w:r>
    </w:p>
    <w:p w14:paraId="0DC91995" w14:textId="530CFE47" w:rsidR="004E4A6F" w:rsidRPr="00B135D7" w:rsidRDefault="004E4A6F" w:rsidP="004E4A6F">
      <w:pPr>
        <w:pStyle w:val="B2"/>
      </w:pPr>
      <w:r w:rsidRPr="00B135D7">
        <w:t>B.</w:t>
      </w:r>
      <w:r w:rsidRPr="00B135D7">
        <w:tab/>
        <w:t>For analytics targeting "any UE" (possibly for specific DNN and or slices) and not related with an AoI or with a specific data flow</w:t>
      </w:r>
      <w:r>
        <w:t>.</w:t>
      </w:r>
    </w:p>
    <w:p w14:paraId="76E729B7" w14:textId="3483BC4A" w:rsidR="004E4A6F" w:rsidRPr="00B135D7" w:rsidRDefault="004E4A6F" w:rsidP="004E4A6F">
      <w:pPr>
        <w:pStyle w:val="NO"/>
      </w:pPr>
      <w:r w:rsidRPr="00B135D7">
        <w:t>NOTE 4:</w:t>
      </w:r>
      <w:r>
        <w:tab/>
      </w:r>
      <w:r w:rsidRPr="00B135D7">
        <w:t>This can relate to use cases such as Data collected by NWDAF for UPF load analytics, User Data Congestion Analytics, Data Volume dispersion analytics, WLAN performance analytics</w:t>
      </w:r>
      <w:r>
        <w:t>.</w:t>
      </w:r>
    </w:p>
    <w:p w14:paraId="1D38415A" w14:textId="77777777" w:rsidR="004E4A6F" w:rsidRDefault="004E4A6F" w:rsidP="004E4A6F">
      <w:pPr>
        <w:pStyle w:val="EditorsNote"/>
        <w:rPr>
          <w:lang w:eastAsia="en-US"/>
        </w:rPr>
      </w:pPr>
      <w:r w:rsidRPr="00B135D7">
        <w:rPr>
          <w:lang w:eastAsia="en-US"/>
        </w:rPr>
        <w:t>Editor</w:t>
      </w:r>
      <w:bookmarkStart w:id="719" w:name="_Hlk112769379"/>
      <w:r w:rsidRPr="00B135D7">
        <w:rPr>
          <w:lang w:eastAsia="en-US"/>
        </w:rPr>
        <w:t>'</w:t>
      </w:r>
      <w:bookmarkEnd w:id="719"/>
      <w:r w:rsidRPr="00B135D7">
        <w:rPr>
          <w:lang w:eastAsia="en-US"/>
        </w:rPr>
        <w:t>s note:</w:t>
      </w:r>
      <w:r w:rsidRPr="00B135D7" w:rsidDel="00D94374">
        <w:rPr>
          <w:lang w:eastAsia="en-US"/>
        </w:rPr>
        <w:t xml:space="preserve"> </w:t>
      </w:r>
      <w:r w:rsidRPr="00B135D7">
        <w:rPr>
          <w:lang w:eastAsia="en-US"/>
        </w:rPr>
        <w:t>Whether other direct subscriptions are possible is FFS.</w:t>
      </w:r>
    </w:p>
    <w:p w14:paraId="122FD484" w14:textId="0CCE0328" w:rsidR="004E4A6F" w:rsidRPr="00D44C62" w:rsidRDefault="004E4A6F" w:rsidP="00D44C62">
      <w:pPr>
        <w:pStyle w:val="B1"/>
      </w:pPr>
      <w:r w:rsidRPr="00D44C62">
        <w:t>3.</w:t>
      </w:r>
      <w:r w:rsidR="00D802FA">
        <w:tab/>
      </w:r>
    </w:p>
    <w:p w14:paraId="4FF895FB" w14:textId="3CDB3C33" w:rsidR="004E4A6F" w:rsidRPr="00D44C62" w:rsidRDefault="004E4A6F" w:rsidP="004E4A6F">
      <w:pPr>
        <w:pStyle w:val="EditorsNote"/>
        <w:rPr>
          <w:lang w:eastAsia="en-US"/>
        </w:rPr>
      </w:pPr>
      <w:r w:rsidRPr="00D44C62">
        <w:rPr>
          <w:lang w:eastAsia="en-US"/>
        </w:rPr>
        <w:t>Editor</w:t>
      </w:r>
      <w:r w:rsidR="004D1150" w:rsidRPr="00B135D7">
        <w:rPr>
          <w:lang w:eastAsia="en-US"/>
        </w:rPr>
        <w:t>'</w:t>
      </w:r>
      <w:r w:rsidRPr="00D44C62">
        <w:rPr>
          <w:lang w:eastAsia="en-US"/>
        </w:rPr>
        <w:t>s note: When a SMF is doing a third-party subscription on behalf of the final consumers of UPF notifications, it is FFS whether SBI and/or PFCP (TS 29.244) is used for interaction with UPF.</w:t>
      </w:r>
    </w:p>
    <w:p w14:paraId="0E9EA9B6" w14:textId="41A137C9" w:rsidR="004E4A6F" w:rsidRPr="00A10795" w:rsidRDefault="004E4A6F" w:rsidP="00D44C62">
      <w:pPr>
        <w:pStyle w:val="B1"/>
      </w:pPr>
      <w:r w:rsidRPr="00D44C62">
        <w:t>4.</w:t>
      </w:r>
      <w:r w:rsidR="0005654F">
        <w:tab/>
      </w:r>
      <w:r w:rsidRPr="00A10795">
        <w:t>In Rel18,</w:t>
      </w:r>
    </w:p>
    <w:p w14:paraId="77E15154" w14:textId="77777777" w:rsidR="004E4A6F" w:rsidRPr="00B135D7" w:rsidRDefault="004E4A6F" w:rsidP="004E4A6F">
      <w:pPr>
        <w:pStyle w:val="B2"/>
      </w:pPr>
      <w:r w:rsidRPr="00B135D7">
        <w:t>A.</w:t>
      </w:r>
      <w:r w:rsidRPr="00B135D7">
        <w:tab/>
        <w:t>the only defined consumers of UPF event SUBSCRIBE are SMF</w:t>
      </w:r>
      <w:r w:rsidRPr="003E0ED8">
        <w:t xml:space="preserve">, </w:t>
      </w:r>
      <w:r w:rsidRPr="00B135D7">
        <w:t>and NWDAF. </w:t>
      </w:r>
    </w:p>
    <w:p w14:paraId="19F9F5C9" w14:textId="77777777" w:rsidR="004E4A6F" w:rsidRPr="00B135D7" w:rsidRDefault="004E4A6F" w:rsidP="004E4A6F">
      <w:pPr>
        <w:pStyle w:val="B2"/>
      </w:pPr>
      <w:r w:rsidRPr="00B135D7">
        <w:t>B.</w:t>
      </w:r>
      <w:r w:rsidRPr="00B135D7">
        <w:tab/>
        <w:t>the only defined consumers of UPF event notifications are AF/NEF, TSNAF/TSCTSF and NWDAF </w:t>
      </w:r>
    </w:p>
    <w:p w14:paraId="2556D3A6" w14:textId="741CA024" w:rsidR="004E4A6F" w:rsidRPr="00B135D7" w:rsidRDefault="004E4A6F" w:rsidP="004E4A6F">
      <w:pPr>
        <w:pStyle w:val="EditorsNote"/>
      </w:pPr>
      <w:r w:rsidRPr="00B135D7">
        <w:t xml:space="preserve">Editor's note: </w:t>
      </w:r>
      <w:r w:rsidRPr="0024248D">
        <w:t>whether</w:t>
      </w:r>
      <w:r w:rsidRPr="00B135D7">
        <w:t xml:space="preserve"> AF/NEF can directly subscribe to UPF is FFS</w:t>
      </w:r>
      <w:r w:rsidR="00C154DD">
        <w:t>.</w:t>
      </w:r>
    </w:p>
    <w:p w14:paraId="0F02408E" w14:textId="0B4C66A3" w:rsidR="004E4A6F" w:rsidRPr="003E0ED8" w:rsidRDefault="004E4A6F" w:rsidP="00D44C62">
      <w:pPr>
        <w:pStyle w:val="B1"/>
      </w:pPr>
      <w:r>
        <w:t>5</w:t>
      </w:r>
      <w:r w:rsidRPr="00B135D7">
        <w:t>.</w:t>
      </w:r>
      <w:r w:rsidRPr="00B135D7">
        <w:tab/>
        <w:t xml:space="preserve">UPF event exposure </w:t>
      </w:r>
      <w:r w:rsidRPr="00B135D7">
        <w:rPr>
          <w:b/>
        </w:rPr>
        <w:t xml:space="preserve">Service description: </w:t>
      </w:r>
      <w:r w:rsidRPr="00B135D7">
        <w:t xml:space="preserve">This service provides events related to PDU Sessions towards consumer </w:t>
      </w:r>
      <w:r w:rsidRPr="003E0ED8">
        <w:t xml:space="preserve">NF. The service operations exposed by this service allow other NFs to subscribe and get notified of events happening on UPFs. </w:t>
      </w:r>
    </w:p>
    <w:p w14:paraId="6473325E" w14:textId="77777777" w:rsidR="004E4A6F" w:rsidRPr="003E0ED8" w:rsidRDefault="004E4A6F" w:rsidP="00D44C62">
      <w:pPr>
        <w:pStyle w:val="B1"/>
        <w:ind w:firstLine="0"/>
      </w:pPr>
      <w:r w:rsidRPr="003E0ED8">
        <w:t>The following events may be subscribed by a NF consumer:</w:t>
      </w:r>
    </w:p>
    <w:p w14:paraId="3260357D" w14:textId="7B1DCCD6" w:rsidR="004E4A6F" w:rsidRPr="00D44C62" w:rsidRDefault="00A27355" w:rsidP="00D44C62">
      <w:pPr>
        <w:pStyle w:val="B2"/>
      </w:pPr>
      <w:r>
        <w:lastRenderedPageBreak/>
        <w:t>-</w:t>
      </w:r>
      <w:r>
        <w:tab/>
      </w:r>
      <w:r w:rsidR="004E4A6F" w:rsidRPr="00D44C62">
        <w:t xml:space="preserve">Event: QoS monitoring. This event provides QoS Flow level performance information (information listed in Solution #8, clause 6.8.2). </w:t>
      </w:r>
    </w:p>
    <w:p w14:paraId="2FF0C11F" w14:textId="1FA1BB81" w:rsidR="004E4A6F" w:rsidRPr="00A27355" w:rsidRDefault="00A27355" w:rsidP="00D44C62">
      <w:pPr>
        <w:pStyle w:val="B2"/>
      </w:pPr>
      <w:r w:rsidRPr="00D44C62">
        <w:t>-</w:t>
      </w:r>
      <w:r w:rsidRPr="00A27355">
        <w:tab/>
      </w:r>
      <w:r w:rsidR="004E4A6F" w:rsidRPr="00A27355">
        <w:t xml:space="preserve">Event: UserDataUsageMeasures. This event provides information of user data usage of the User PDU Session (information listed in Solution #7, clause 6.7.2). </w:t>
      </w:r>
    </w:p>
    <w:p w14:paraId="422D8B64" w14:textId="530799E8" w:rsidR="004E4A6F" w:rsidRPr="00A27355" w:rsidRDefault="00A27355" w:rsidP="00D44C62">
      <w:pPr>
        <w:pStyle w:val="B2"/>
      </w:pPr>
      <w:r w:rsidRPr="00A27355">
        <w:t>-</w:t>
      </w:r>
      <w:r w:rsidRPr="00A27355">
        <w:tab/>
      </w:r>
      <w:r w:rsidR="004E4A6F" w:rsidRPr="00A27355">
        <w:t>Event: UserDataUsageTrends. This event provides statistical measurements (information listed in Solution #7, clause 6.7.2).</w:t>
      </w:r>
    </w:p>
    <w:p w14:paraId="68495FF4" w14:textId="77777777" w:rsidR="004E4A6F" w:rsidRPr="003E0ED8" w:rsidRDefault="004E4A6F" w:rsidP="004E4A6F">
      <w:pPr>
        <w:pStyle w:val="EditorsNote"/>
      </w:pPr>
      <w:bookmarkStart w:id="720" w:name="_Hlk112244938"/>
      <w:r w:rsidRPr="003E0ED8">
        <w:t xml:space="preserve">Editor's note: The following part is FFS </w:t>
      </w:r>
      <w:r>
        <w:t>"</w:t>
      </w:r>
      <w:r w:rsidRPr="003E0ED8">
        <w:t>Both UserDataUsageMeasures and serDataUsageTrends events provide measurement context (for example, time stamps for the packets and the measures) and information of the PDU Session. When the information refers to an application, the Application Id or Packet Filter Set is included.</w:t>
      </w:r>
      <w:r w:rsidRPr="00D94374">
        <w:t xml:space="preserve"> </w:t>
      </w:r>
      <w:r>
        <w:t>"</w:t>
      </w:r>
    </w:p>
    <w:bookmarkEnd w:id="720"/>
    <w:p w14:paraId="61F311AB" w14:textId="60E5E9E4" w:rsidR="004E4A6F" w:rsidRPr="003E0ED8" w:rsidRDefault="004E4A6F" w:rsidP="00D44C62">
      <w:pPr>
        <w:pStyle w:val="B1"/>
      </w:pPr>
      <w:r>
        <w:t>6</w:t>
      </w:r>
      <w:r w:rsidRPr="003E0ED8">
        <w:t>.</w:t>
      </w:r>
      <w:r w:rsidR="00D802FA">
        <w:tab/>
      </w:r>
      <w:r w:rsidRPr="003E0ED8">
        <w:t>To determine which SMF to contact the final consumer of UPF events proceeds as follows</w:t>
      </w:r>
    </w:p>
    <w:p w14:paraId="44F9BAE4" w14:textId="66CB9686" w:rsidR="004E4A6F" w:rsidRPr="003E0ED8" w:rsidRDefault="00A27355" w:rsidP="00D44C62">
      <w:pPr>
        <w:pStyle w:val="B2"/>
      </w:pPr>
      <w:r>
        <w:t>-</w:t>
      </w:r>
      <w:r>
        <w:tab/>
      </w:r>
      <w:r w:rsidR="004E4A6F" w:rsidRPr="003E0ED8">
        <w:t>If the event targets any UE, the final consumer of UPF events looks up the NRF to discover all suitable SMF(s) (e.g. SMF(s) that serve the target combination of DNN and S-NSSAI)</w:t>
      </w:r>
    </w:p>
    <w:p w14:paraId="3B839AA4" w14:textId="28D81B91" w:rsidR="004E4A6F" w:rsidRPr="003E0ED8" w:rsidRDefault="00A27355" w:rsidP="00D44C62">
      <w:pPr>
        <w:pStyle w:val="B2"/>
      </w:pPr>
      <w:r>
        <w:t>-</w:t>
      </w:r>
      <w:r>
        <w:tab/>
      </w:r>
      <w:r w:rsidR="004E4A6F" w:rsidRPr="003E0ED8">
        <w:t>If the event targets a unique UE identified by its SUPI, the final consumer of UPF events sends Nudm_UECM_Get_Request (SUPI, type of requested information set to SMF Registration Info and the S-NSSAI and DNN) to UDM to get the SMF ID serving the target UE.</w:t>
      </w:r>
    </w:p>
    <w:p w14:paraId="42D048F0" w14:textId="6F4AC1CB" w:rsidR="004E4A6F" w:rsidRPr="00782B7A" w:rsidRDefault="004E4A6F" w:rsidP="004E4A6F">
      <w:pPr>
        <w:pStyle w:val="EditorsNote"/>
      </w:pPr>
      <w:r w:rsidRPr="00D44C62">
        <w:t>Editor</w:t>
      </w:r>
      <w:r w:rsidR="004D1150" w:rsidRPr="003E0ED8">
        <w:t>'</w:t>
      </w:r>
      <w:r w:rsidRPr="00782B7A">
        <w:t xml:space="preserve">s note: If the consumer of NWDAF service doesn’t provide the necessary parameters to NWDAF, for example, the DNN, S-NSSAI (these parameters are optional for NWDAF service defined in TS 23.288[x]), how to discover the SMF in any UE situation without these parameters is FFS. </w:t>
      </w:r>
    </w:p>
    <w:p w14:paraId="4B8B0457" w14:textId="21F96D27" w:rsidR="004E4A6F" w:rsidRPr="00B135D7" w:rsidRDefault="004E4A6F" w:rsidP="00D44C62">
      <w:pPr>
        <w:pStyle w:val="B1"/>
        <w:rPr>
          <w:lang w:eastAsia="ko-KR"/>
        </w:rPr>
      </w:pPr>
      <w:r>
        <w:rPr>
          <w:lang w:eastAsia="ko-KR"/>
        </w:rPr>
        <w:t>7</w:t>
      </w:r>
      <w:r w:rsidRPr="003E0ED8">
        <w:rPr>
          <w:lang w:eastAsia="ko-KR"/>
        </w:rPr>
        <w:t>.</w:t>
      </w:r>
      <w:r w:rsidR="00D802FA">
        <w:rPr>
          <w:lang w:eastAsia="ko-KR"/>
        </w:rPr>
        <w:tab/>
      </w:r>
      <w:r w:rsidRPr="003E0ED8">
        <w:rPr>
          <w:lang w:eastAsia="ko-KR"/>
        </w:rPr>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r>
        <w:rPr>
          <w:lang w:eastAsia="ko-KR"/>
        </w:rPr>
        <w:t>.</w:t>
      </w:r>
      <w:r w:rsidRPr="00B135D7">
        <w:rPr>
          <w:lang w:eastAsia="ko-KR"/>
        </w:rPr>
        <w:t xml:space="preserve"> </w:t>
      </w:r>
    </w:p>
    <w:p w14:paraId="6A608F02" w14:textId="77777777" w:rsidR="00CA14CB" w:rsidRPr="00D44C62" w:rsidRDefault="00CA14CB" w:rsidP="00CA14CB">
      <w:pPr>
        <w:rPr>
          <w:lang w:val="en-US"/>
        </w:rPr>
      </w:pP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9"/>
        <w:rPr>
          <w:lang w:eastAsia="ko-KR"/>
        </w:rPr>
      </w:pPr>
      <w:bookmarkStart w:id="721" w:name="_Toc97307782"/>
      <w:bookmarkStart w:id="722" w:name="_Toc100835723"/>
      <w:bookmarkStart w:id="723" w:name="_Toc101415554"/>
      <w:r w:rsidRPr="001204E1">
        <w:lastRenderedPageBreak/>
        <w:t>Annex A:</w:t>
      </w:r>
      <w:r w:rsidRPr="001204E1">
        <w:br/>
        <w:t>Analysis on the NWDAF requirements of UPF event exposure service(s)</w:t>
      </w:r>
      <w:bookmarkEnd w:id="712"/>
      <w:bookmarkEnd w:id="713"/>
      <w:bookmarkEnd w:id="714"/>
      <w:bookmarkEnd w:id="715"/>
      <w:bookmarkEnd w:id="721"/>
      <w:bookmarkEnd w:id="722"/>
      <w:bookmarkEnd w:id="723"/>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0F70C7F7" w:rsidR="00CA14CB" w:rsidRPr="001204E1" w:rsidRDefault="00CA14CB" w:rsidP="00CA14CB">
      <w:r w:rsidRPr="001204E1">
        <w:t xml:space="preserve">NWDAF requirements as defined in </w:t>
      </w:r>
      <w:r w:rsidR="00E634CE" w:rsidRPr="001204E1">
        <w:t>TS</w:t>
      </w:r>
      <w:r w:rsidR="00E634CE">
        <w:t> </w:t>
      </w:r>
      <w:r w:rsidR="00E634CE" w:rsidRPr="001204E1">
        <w:t>23.288</w:t>
      </w:r>
      <w:r w:rsidR="00E634CE">
        <w:t> </w:t>
      </w:r>
      <w:r w:rsidR="00E634CE" w:rsidRPr="001204E1">
        <w:t>[</w:t>
      </w:r>
      <w:r w:rsidRPr="001204E1">
        <w:t>5], for instance (the list is not exhaustive), contain:</w:t>
      </w:r>
    </w:p>
    <w:p w14:paraId="1F5E1EDC" w14:textId="68620182" w:rsidR="00CA14CB" w:rsidRPr="001204E1" w:rsidRDefault="00CA14CB" w:rsidP="00CA14CB">
      <w:pPr>
        <w:pStyle w:val="B1"/>
      </w:pPr>
      <w:r w:rsidRPr="001204E1">
        <w:t>1.</w:t>
      </w:r>
      <w:r w:rsidRPr="001204E1">
        <w:tab/>
      </w:r>
      <w:r w:rsidRPr="001204E1">
        <w:rPr>
          <w:lang w:eastAsia="zh-CN"/>
        </w:rPr>
        <w:t xml:space="preserve">Observed Service Experience: </w:t>
      </w:r>
      <w:r w:rsidR="00E634CE" w:rsidRPr="001204E1">
        <w:t>TS</w:t>
      </w:r>
      <w:r w:rsidR="00E634CE">
        <w:t> </w:t>
      </w:r>
      <w:r w:rsidR="00E634CE" w:rsidRPr="001204E1">
        <w:t>23.288</w:t>
      </w:r>
      <w:r w:rsidR="00E634CE">
        <w:t> </w:t>
      </w:r>
      <w:r w:rsidR="00E634CE"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118984D0"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1204E1" w:rsidRPr="001204E1">
        <w:t>"</w:t>
      </w:r>
      <w:r w:rsidR="00CA14CB" w:rsidRPr="001204E1">
        <w:t>Service experience for a UE or a group of UEs in an Application or a set of Applications over a RAT Type or over a Frequency or both</w:t>
      </w:r>
      <w:r w:rsidR="001204E1" w:rsidRPr="001204E1">
        <w:t>"</w:t>
      </w:r>
      <w:r w:rsidR="00CA14CB" w:rsidRPr="001204E1">
        <w:t xml:space="preserve"> as defined in </w:t>
      </w:r>
      <w:r w:rsidR="00EE7786" w:rsidRPr="001204E1">
        <w:t>Table 6.4.1-1</w:t>
      </w:r>
      <w:r w:rsidR="00EE7786">
        <w:t xml:space="preserve">of </w:t>
      </w:r>
      <w:r w:rsidR="00E634CE" w:rsidRPr="001204E1">
        <w:t>TS</w:t>
      </w:r>
      <w:r w:rsidR="00E634CE">
        <w:t> </w:t>
      </w:r>
      <w:r w:rsidR="00E634CE" w:rsidRPr="001204E1">
        <w:t>23.288</w:t>
      </w:r>
      <w:r w:rsidR="00E634CE">
        <w:t> </w:t>
      </w:r>
      <w:r w:rsidR="00E634CE"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04B295AE" w:rsidR="00CA14CB" w:rsidRPr="001204E1" w:rsidRDefault="00CA14CB" w:rsidP="00CA14CB">
      <w:pPr>
        <w:pStyle w:val="B1"/>
      </w:pPr>
      <w:r w:rsidRPr="001204E1">
        <w:t>2.</w:t>
      </w:r>
      <w:r w:rsidRPr="001204E1">
        <w:tab/>
      </w:r>
      <w:r w:rsidR="00EE7786" w:rsidRPr="001204E1">
        <w:t>Table 6.5.2-2</w:t>
      </w:r>
      <w:r w:rsidR="00EE7786">
        <w:t xml:space="preserve"> of </w:t>
      </w:r>
      <w:r w:rsidR="00E634CE" w:rsidRPr="001204E1">
        <w:t>TS</w:t>
      </w:r>
      <w:r w:rsidR="00E634CE">
        <w:t> </w:t>
      </w:r>
      <w:r w:rsidR="00E634CE" w:rsidRPr="001204E1">
        <w:t>23.288</w:t>
      </w:r>
      <w:r w:rsidR="00E634CE">
        <w:t> </w:t>
      </w:r>
      <w:r w:rsidR="00E634CE"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59453811"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4E4CF953"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1204E1" w:rsidRPr="001204E1">
        <w:rPr>
          <w:lang w:eastAsia="zh-CN"/>
        </w:rPr>
        <w:t>"</w:t>
      </w:r>
      <w:r w:rsidRPr="001204E1">
        <w:rPr>
          <w:lang w:eastAsia="zh-CN"/>
        </w:rPr>
        <w:t>Analytics ID</w:t>
      </w:r>
      <w:r w:rsidR="001204E1" w:rsidRPr="001204E1">
        <w:rPr>
          <w:lang w:eastAsia="zh-CN"/>
        </w:rPr>
        <w:t>"</w:t>
      </w:r>
      <w:r w:rsidRPr="001204E1">
        <w:rPr>
          <w:lang w:eastAsia="zh-CN"/>
        </w:rPr>
        <w:t xml:space="preserve"> is set to </w:t>
      </w:r>
      <w:r w:rsidR="001204E1" w:rsidRPr="001204E1">
        <w:rPr>
          <w:lang w:eastAsia="zh-CN"/>
        </w:rPr>
        <w:t>"</w:t>
      </w:r>
      <w:r w:rsidRPr="001204E1">
        <w:rPr>
          <w:lang w:eastAsia="zh-CN"/>
        </w:rPr>
        <w:t>UE communication</w:t>
      </w:r>
      <w:r w:rsidR="001204E1" w:rsidRPr="001204E1">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0BDE7C05"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E634CE" w:rsidRPr="001204E1">
        <w:t>TS</w:t>
      </w:r>
      <w:r w:rsidR="00E634CE">
        <w:t> </w:t>
      </w:r>
      <w:r w:rsidR="00E634CE" w:rsidRPr="001204E1">
        <w:t>23.288</w:t>
      </w:r>
      <w:r w:rsidR="00E634CE">
        <w:t> </w:t>
      </w:r>
      <w:r w:rsidR="00E634CE"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39963F01"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1204E1" w:rsidRPr="001204E1">
        <w:rPr>
          <w:lang w:eastAsia="zh-CN"/>
        </w:rPr>
        <w:t>"</w:t>
      </w:r>
      <w:r w:rsidRPr="001204E1">
        <w:rPr>
          <w:lang w:eastAsia="zh-CN"/>
        </w:rPr>
        <w:t>User Data Congestion</w:t>
      </w:r>
      <w:r w:rsidR="001204E1" w:rsidRPr="001204E1">
        <w:rPr>
          <w:lang w:eastAsia="zh-CN"/>
        </w:rPr>
        <w:t>"</w:t>
      </w:r>
      <w:r w:rsidRPr="001204E1">
        <w:t xml:space="preserve"> for transfer over user plane, control plane, or both, the Target of Analytics Reporting is set to </w:t>
      </w:r>
      <w:r w:rsidR="001204E1" w:rsidRPr="001204E1">
        <w:t>"</w:t>
      </w:r>
      <w:r w:rsidRPr="001204E1">
        <w:t>any UE</w:t>
      </w:r>
      <w:r w:rsidR="001204E1" w:rsidRPr="001204E1">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8166D41" w:rsidR="00CA14CB" w:rsidRPr="001204E1" w:rsidRDefault="00CA14CB" w:rsidP="00CA14CB">
      <w:pPr>
        <w:pStyle w:val="B1"/>
      </w:pPr>
      <w:r w:rsidRPr="001204E1">
        <w:t>4.</w:t>
      </w:r>
      <w:r w:rsidRPr="001204E1">
        <w:tab/>
      </w:r>
      <w:r w:rsidR="00EE7786" w:rsidRPr="001204E1">
        <w:t>Table 6.10.2-5</w:t>
      </w:r>
      <w:r w:rsidR="00EE7786">
        <w:t xml:space="preserve"> of </w:t>
      </w:r>
      <w:r w:rsidR="00E634CE" w:rsidRPr="001204E1">
        <w:t>TS</w:t>
      </w:r>
      <w:r w:rsidR="00E634CE">
        <w:t> </w:t>
      </w:r>
      <w:r w:rsidR="00E634CE" w:rsidRPr="001204E1">
        <w:t>23.288</w:t>
      </w:r>
      <w:r w:rsidR="00E634CE">
        <w:t> </w:t>
      </w:r>
      <w:r w:rsidR="00E634CE"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0D6AE0A3"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1204E1" w:rsidRPr="001204E1">
        <w:t>"</w:t>
      </w:r>
      <w:r w:rsidRPr="001204E1">
        <w:t>UE Dispersion Analytics</w:t>
      </w:r>
      <w:r w:rsidR="001204E1" w:rsidRPr="001204E1">
        <w:t>"</w:t>
      </w:r>
      <w:r w:rsidRPr="001204E1">
        <w:t xml:space="preserve">, the Dispersion Analytic (DA) type is set to </w:t>
      </w:r>
      <w:r w:rsidR="001204E1" w:rsidRPr="001204E1">
        <w:t>"</w:t>
      </w:r>
      <w:r w:rsidRPr="001204E1">
        <w:t>Data Volume Dispersion Analytics</w:t>
      </w:r>
      <w:r w:rsidR="001204E1" w:rsidRPr="001204E1">
        <w:t>"</w:t>
      </w:r>
      <w:r w:rsidRPr="001204E1">
        <w:t xml:space="preserve"> (DVDA) or </w:t>
      </w:r>
      <w:r w:rsidR="001204E1" w:rsidRPr="001204E1">
        <w:t>"</w:t>
      </w:r>
      <w:r w:rsidRPr="001204E1">
        <w:t>Transactions Dispersion Analytics</w:t>
      </w:r>
      <w:r w:rsidR="001204E1" w:rsidRPr="001204E1">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0B4048C"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E634CE" w:rsidRPr="001204E1">
        <w:t>TS</w:t>
      </w:r>
      <w:r w:rsidR="00E634CE">
        <w:t> </w:t>
      </w:r>
      <w:r w:rsidR="00E634CE" w:rsidRPr="001204E1">
        <w:t>23.288</w:t>
      </w:r>
      <w:r w:rsidR="00E634CE">
        <w:t> </w:t>
      </w:r>
      <w:r w:rsidR="00E634CE" w:rsidRPr="001204E1">
        <w:t>[</w:t>
      </w:r>
      <w:r w:rsidRPr="001204E1">
        <w:t xml:space="preserve">5] on </w:t>
      </w:r>
      <w:r w:rsidR="001204E1" w:rsidRPr="001204E1">
        <w:t>"</w:t>
      </w:r>
      <w:r w:rsidRPr="001204E1">
        <w:t>WLAN performance analytics</w:t>
      </w:r>
      <w:r w:rsidR="001204E1" w:rsidRPr="001204E1">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55D65661"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E634CE" w:rsidRPr="001204E1">
        <w:t>TS</w:t>
      </w:r>
      <w:r w:rsidR="00E634CE">
        <w:t> </w:t>
      </w:r>
      <w:r w:rsidR="00E634CE" w:rsidRPr="001204E1">
        <w:t>23.288</w:t>
      </w:r>
      <w:r w:rsidR="00E634CE">
        <w:t> </w:t>
      </w:r>
      <w:r w:rsidR="00E634CE" w:rsidRPr="001204E1">
        <w:t>[</w:t>
      </w:r>
      <w:r w:rsidR="00CA14CB" w:rsidRPr="001204E1">
        <w:t xml:space="preserve">5] </w:t>
      </w:r>
      <w:r w:rsidR="001204E1" w:rsidRPr="001204E1">
        <w:t>"</w:t>
      </w:r>
      <w:r w:rsidR="00CA14CB" w:rsidRPr="001204E1">
        <w:t>User plane performance analytics</w:t>
      </w:r>
      <w:r w:rsidR="001204E1" w:rsidRPr="001204E1">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24" w:name="_Toc96958852"/>
      <w:bookmarkStart w:id="725" w:name="_Toc96964629"/>
      <w:bookmarkStart w:id="726" w:name="_Toc97307783"/>
      <w:bookmarkStart w:id="727" w:name="_Toc100835724"/>
      <w:bookmarkStart w:id="728" w:name="_Toc101415555"/>
      <w:r>
        <w:br w:type="page"/>
      </w:r>
    </w:p>
    <w:p w14:paraId="17C1369D" w14:textId="6F6612E3" w:rsidR="00CA14CB" w:rsidRPr="001204E1" w:rsidRDefault="00CA14CB" w:rsidP="00CA14CB">
      <w:pPr>
        <w:pStyle w:val="9"/>
      </w:pPr>
      <w:r w:rsidRPr="001204E1">
        <w:lastRenderedPageBreak/>
        <w:t>Annex B:</w:t>
      </w:r>
      <w:r w:rsidRPr="001204E1">
        <w:br/>
        <w:t>Change history</w:t>
      </w:r>
      <w:bookmarkEnd w:id="724"/>
      <w:bookmarkEnd w:id="725"/>
      <w:bookmarkEnd w:id="726"/>
      <w:bookmarkEnd w:id="727"/>
      <w:bookmarkEnd w:id="7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29" w:name="historyclause"/>
            <w:bookmarkEnd w:id="729"/>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A14CB" w:rsidRPr="001204E1" w14:paraId="54F3DB23" w14:textId="77777777" w:rsidTr="00B650E7">
        <w:tc>
          <w:tcPr>
            <w:tcW w:w="800" w:type="dxa"/>
            <w:shd w:val="solid" w:color="FFFFFF" w:fill="auto"/>
          </w:tcPr>
          <w:p w14:paraId="4A834CC5" w14:textId="77777777" w:rsidR="00CA14CB" w:rsidRPr="001204E1" w:rsidRDefault="00CA14CB" w:rsidP="00B650E7">
            <w:pPr>
              <w:pStyle w:val="TAC"/>
              <w:rPr>
                <w:sz w:val="16"/>
                <w:szCs w:val="16"/>
                <w:lang w:eastAsia="zh-CN"/>
              </w:rPr>
            </w:pPr>
            <w:r w:rsidRPr="001204E1">
              <w:rPr>
                <w:sz w:val="16"/>
                <w:szCs w:val="16"/>
              </w:rPr>
              <w:t>2022-</w:t>
            </w:r>
            <w:r w:rsidRPr="001204E1">
              <w:rPr>
                <w:sz w:val="16"/>
                <w:szCs w:val="16"/>
                <w:lang w:eastAsia="zh-CN"/>
              </w:rPr>
              <w:t>02</w:t>
            </w:r>
          </w:p>
        </w:tc>
        <w:tc>
          <w:tcPr>
            <w:tcW w:w="995" w:type="dxa"/>
            <w:shd w:val="solid" w:color="FFFFFF" w:fill="auto"/>
          </w:tcPr>
          <w:p w14:paraId="2A2502E6" w14:textId="33359B2D" w:rsidR="00CA14CB" w:rsidRPr="001204E1" w:rsidRDefault="008A6826" w:rsidP="00B650E7">
            <w:pPr>
              <w:pStyle w:val="TAC"/>
              <w:rPr>
                <w:sz w:val="16"/>
                <w:szCs w:val="16"/>
              </w:rPr>
            </w:pPr>
            <w:r w:rsidRPr="001204E1">
              <w:rPr>
                <w:sz w:val="16"/>
                <w:szCs w:val="16"/>
              </w:rPr>
              <w:t>SA2</w:t>
            </w:r>
            <w:r w:rsidR="00CA14CB" w:rsidRPr="001204E1">
              <w:rPr>
                <w:sz w:val="16"/>
                <w:szCs w:val="16"/>
              </w:rPr>
              <w:t>#149E</w:t>
            </w:r>
          </w:p>
        </w:tc>
        <w:tc>
          <w:tcPr>
            <w:tcW w:w="1134" w:type="dxa"/>
            <w:shd w:val="solid" w:color="FFFFFF" w:fill="auto"/>
          </w:tcPr>
          <w:p w14:paraId="68ED0985" w14:textId="77777777" w:rsidR="00CA14CB" w:rsidRPr="001204E1" w:rsidRDefault="00CA14CB" w:rsidP="00B650E7">
            <w:pPr>
              <w:pStyle w:val="TAC"/>
              <w:rPr>
                <w:sz w:val="16"/>
                <w:szCs w:val="16"/>
              </w:rPr>
            </w:pPr>
            <w:r w:rsidRPr="001204E1">
              <w:rPr>
                <w:sz w:val="16"/>
                <w:szCs w:val="16"/>
              </w:rPr>
              <w:t>S2-2200094</w:t>
            </w:r>
          </w:p>
        </w:tc>
        <w:tc>
          <w:tcPr>
            <w:tcW w:w="567" w:type="dxa"/>
            <w:shd w:val="solid" w:color="FFFFFF" w:fill="auto"/>
          </w:tcPr>
          <w:p w14:paraId="68931698" w14:textId="77777777" w:rsidR="00CA14CB" w:rsidRPr="001204E1" w:rsidRDefault="00CA14CB" w:rsidP="00B650E7">
            <w:pPr>
              <w:pStyle w:val="TAL"/>
              <w:rPr>
                <w:sz w:val="16"/>
                <w:szCs w:val="16"/>
              </w:rPr>
            </w:pPr>
            <w:r w:rsidRPr="001204E1">
              <w:rPr>
                <w:sz w:val="16"/>
                <w:szCs w:val="16"/>
              </w:rPr>
              <w:t>-</w:t>
            </w:r>
          </w:p>
        </w:tc>
        <w:tc>
          <w:tcPr>
            <w:tcW w:w="425" w:type="dxa"/>
            <w:shd w:val="solid" w:color="FFFFFF" w:fill="auto"/>
          </w:tcPr>
          <w:p w14:paraId="6DD6B8E8" w14:textId="77777777" w:rsidR="00CA14CB" w:rsidRPr="001204E1" w:rsidRDefault="00CA14CB" w:rsidP="00B650E7">
            <w:pPr>
              <w:pStyle w:val="TAR"/>
              <w:rPr>
                <w:sz w:val="16"/>
                <w:szCs w:val="16"/>
              </w:rPr>
            </w:pPr>
            <w:r w:rsidRPr="001204E1">
              <w:rPr>
                <w:sz w:val="16"/>
                <w:szCs w:val="16"/>
              </w:rPr>
              <w:t>-</w:t>
            </w:r>
          </w:p>
        </w:tc>
        <w:tc>
          <w:tcPr>
            <w:tcW w:w="426" w:type="dxa"/>
            <w:shd w:val="solid" w:color="FFFFFF" w:fill="auto"/>
          </w:tcPr>
          <w:p w14:paraId="61808780" w14:textId="77777777" w:rsidR="00CA14CB" w:rsidRPr="001204E1" w:rsidRDefault="00CA14CB" w:rsidP="00B650E7">
            <w:pPr>
              <w:pStyle w:val="TAC"/>
              <w:rPr>
                <w:sz w:val="16"/>
                <w:szCs w:val="16"/>
              </w:rPr>
            </w:pPr>
            <w:r w:rsidRPr="001204E1">
              <w:rPr>
                <w:sz w:val="16"/>
                <w:szCs w:val="16"/>
              </w:rPr>
              <w:t>-</w:t>
            </w:r>
          </w:p>
        </w:tc>
        <w:tc>
          <w:tcPr>
            <w:tcW w:w="4584" w:type="dxa"/>
            <w:shd w:val="solid" w:color="FFFFFF" w:fill="auto"/>
          </w:tcPr>
          <w:p w14:paraId="1ADB3702" w14:textId="77777777" w:rsidR="00CA14CB" w:rsidRPr="001204E1" w:rsidRDefault="00CA14CB" w:rsidP="00B650E7">
            <w:pPr>
              <w:pStyle w:val="TAL"/>
              <w:rPr>
                <w:sz w:val="16"/>
                <w:szCs w:val="16"/>
              </w:rPr>
            </w:pPr>
            <w:r w:rsidRPr="001204E1">
              <w:rPr>
                <w:sz w:val="16"/>
                <w:szCs w:val="16"/>
              </w:rPr>
              <w:t>Proposed skeleton agreed at S2#149E</w:t>
            </w:r>
          </w:p>
        </w:tc>
        <w:tc>
          <w:tcPr>
            <w:tcW w:w="708" w:type="dxa"/>
            <w:shd w:val="solid" w:color="FFFFFF" w:fill="auto"/>
          </w:tcPr>
          <w:p w14:paraId="66DA04B7" w14:textId="77777777" w:rsidR="00CA14CB" w:rsidRPr="001204E1" w:rsidRDefault="00CA14CB" w:rsidP="00B650E7">
            <w:pPr>
              <w:pStyle w:val="TAC"/>
              <w:rPr>
                <w:sz w:val="16"/>
                <w:szCs w:val="16"/>
              </w:rPr>
            </w:pPr>
            <w:r w:rsidRPr="001204E1">
              <w:rPr>
                <w:sz w:val="16"/>
                <w:szCs w:val="16"/>
              </w:rPr>
              <w:t>0.0.0</w:t>
            </w:r>
          </w:p>
        </w:tc>
      </w:tr>
      <w:tr w:rsidR="00CA14CB" w:rsidRPr="001204E1" w14:paraId="4177AE50" w14:textId="77777777" w:rsidTr="00B650E7">
        <w:tc>
          <w:tcPr>
            <w:tcW w:w="800" w:type="dxa"/>
            <w:shd w:val="solid" w:color="FFFFFF" w:fill="auto"/>
          </w:tcPr>
          <w:p w14:paraId="2A2AB4D1" w14:textId="77777777" w:rsidR="00CA14CB" w:rsidRPr="001204E1" w:rsidRDefault="00CA14CB" w:rsidP="00B650E7">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CA14CB" w:rsidRPr="001204E1" w:rsidRDefault="008A6826" w:rsidP="00B650E7">
            <w:pPr>
              <w:pStyle w:val="TAC"/>
              <w:rPr>
                <w:sz w:val="16"/>
                <w:szCs w:val="16"/>
                <w:lang w:eastAsia="zh-CN"/>
              </w:rPr>
            </w:pPr>
            <w:r w:rsidRPr="001204E1">
              <w:rPr>
                <w:sz w:val="16"/>
                <w:szCs w:val="16"/>
                <w:lang w:eastAsia="zh-CN"/>
              </w:rPr>
              <w:t>SA2</w:t>
            </w:r>
            <w:r w:rsidR="00CA14CB" w:rsidRPr="001204E1">
              <w:rPr>
                <w:sz w:val="16"/>
                <w:szCs w:val="16"/>
                <w:lang w:eastAsia="zh-CN"/>
              </w:rPr>
              <w:t>#149E</w:t>
            </w:r>
          </w:p>
        </w:tc>
        <w:tc>
          <w:tcPr>
            <w:tcW w:w="1134" w:type="dxa"/>
            <w:shd w:val="solid" w:color="FFFFFF" w:fill="auto"/>
          </w:tcPr>
          <w:p w14:paraId="76A72803" w14:textId="77777777" w:rsidR="00CA14CB" w:rsidRPr="001204E1" w:rsidRDefault="00CA14CB" w:rsidP="00B650E7">
            <w:pPr>
              <w:pStyle w:val="TAC"/>
              <w:rPr>
                <w:sz w:val="16"/>
                <w:szCs w:val="16"/>
                <w:lang w:eastAsia="zh-CN"/>
              </w:rPr>
            </w:pPr>
          </w:p>
        </w:tc>
        <w:tc>
          <w:tcPr>
            <w:tcW w:w="567" w:type="dxa"/>
            <w:shd w:val="solid" w:color="FFFFFF" w:fill="auto"/>
          </w:tcPr>
          <w:p w14:paraId="05B6E544" w14:textId="77777777" w:rsidR="00CA14CB" w:rsidRPr="001204E1" w:rsidRDefault="00CA14CB" w:rsidP="00B650E7">
            <w:pPr>
              <w:pStyle w:val="TAL"/>
              <w:rPr>
                <w:sz w:val="16"/>
                <w:szCs w:val="16"/>
              </w:rPr>
            </w:pPr>
          </w:p>
        </w:tc>
        <w:tc>
          <w:tcPr>
            <w:tcW w:w="425" w:type="dxa"/>
            <w:shd w:val="solid" w:color="FFFFFF" w:fill="auto"/>
          </w:tcPr>
          <w:p w14:paraId="54862404" w14:textId="77777777" w:rsidR="00CA14CB" w:rsidRPr="001204E1" w:rsidRDefault="00CA14CB" w:rsidP="00B650E7">
            <w:pPr>
              <w:pStyle w:val="TAR"/>
              <w:rPr>
                <w:sz w:val="16"/>
                <w:szCs w:val="16"/>
              </w:rPr>
            </w:pPr>
          </w:p>
        </w:tc>
        <w:tc>
          <w:tcPr>
            <w:tcW w:w="426" w:type="dxa"/>
            <w:shd w:val="solid" w:color="FFFFFF" w:fill="auto"/>
          </w:tcPr>
          <w:p w14:paraId="39207DC7" w14:textId="77777777" w:rsidR="00CA14CB" w:rsidRPr="001204E1" w:rsidRDefault="00CA14CB" w:rsidP="00B650E7">
            <w:pPr>
              <w:pStyle w:val="TAC"/>
              <w:rPr>
                <w:sz w:val="16"/>
                <w:szCs w:val="16"/>
              </w:rPr>
            </w:pPr>
          </w:p>
        </w:tc>
        <w:tc>
          <w:tcPr>
            <w:tcW w:w="4584" w:type="dxa"/>
            <w:shd w:val="solid" w:color="FFFFFF" w:fill="auto"/>
          </w:tcPr>
          <w:p w14:paraId="2E860A58" w14:textId="77777777" w:rsidR="00CA14CB" w:rsidRPr="001204E1" w:rsidRDefault="00CA14CB" w:rsidP="00B650E7">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CA14CB" w:rsidRPr="001204E1" w:rsidRDefault="00CA14CB" w:rsidP="00B650E7">
            <w:pPr>
              <w:pStyle w:val="TAC"/>
              <w:rPr>
                <w:sz w:val="16"/>
                <w:szCs w:val="16"/>
                <w:lang w:eastAsia="zh-CN"/>
              </w:rPr>
            </w:pPr>
            <w:r w:rsidRPr="001204E1">
              <w:rPr>
                <w:sz w:val="16"/>
                <w:szCs w:val="16"/>
                <w:lang w:eastAsia="zh-CN"/>
              </w:rPr>
              <w:t>0.1.0</w:t>
            </w:r>
          </w:p>
        </w:tc>
      </w:tr>
      <w:tr w:rsidR="00590C6D" w:rsidRPr="001204E1" w14:paraId="100CB54F" w14:textId="77777777" w:rsidTr="00B650E7">
        <w:tc>
          <w:tcPr>
            <w:tcW w:w="800" w:type="dxa"/>
            <w:shd w:val="solid" w:color="FFFFFF" w:fill="auto"/>
          </w:tcPr>
          <w:p w14:paraId="1F4079D9" w14:textId="0CAC1EA2" w:rsidR="00590C6D" w:rsidRPr="001204E1" w:rsidRDefault="00590C6D" w:rsidP="00590C6D">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590C6D" w:rsidRPr="001204E1" w:rsidRDefault="00590C6D" w:rsidP="00590C6D">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77777777" w:rsidR="00590C6D" w:rsidRPr="001204E1" w:rsidRDefault="00590C6D" w:rsidP="00590C6D">
            <w:pPr>
              <w:pStyle w:val="TAC"/>
              <w:rPr>
                <w:sz w:val="16"/>
                <w:szCs w:val="16"/>
                <w:lang w:eastAsia="zh-CN"/>
              </w:rPr>
            </w:pPr>
          </w:p>
        </w:tc>
        <w:tc>
          <w:tcPr>
            <w:tcW w:w="567" w:type="dxa"/>
            <w:shd w:val="solid" w:color="FFFFFF" w:fill="auto"/>
          </w:tcPr>
          <w:p w14:paraId="5615EB32" w14:textId="77777777" w:rsidR="00590C6D" w:rsidRPr="001204E1" w:rsidRDefault="00590C6D" w:rsidP="00590C6D">
            <w:pPr>
              <w:pStyle w:val="TAL"/>
              <w:rPr>
                <w:sz w:val="16"/>
                <w:szCs w:val="16"/>
              </w:rPr>
            </w:pPr>
          </w:p>
        </w:tc>
        <w:tc>
          <w:tcPr>
            <w:tcW w:w="425" w:type="dxa"/>
            <w:shd w:val="solid" w:color="FFFFFF" w:fill="auto"/>
          </w:tcPr>
          <w:p w14:paraId="21ECD294" w14:textId="77777777" w:rsidR="00590C6D" w:rsidRPr="001204E1" w:rsidRDefault="00590C6D" w:rsidP="00590C6D">
            <w:pPr>
              <w:pStyle w:val="TAR"/>
              <w:rPr>
                <w:sz w:val="16"/>
                <w:szCs w:val="16"/>
              </w:rPr>
            </w:pPr>
          </w:p>
        </w:tc>
        <w:tc>
          <w:tcPr>
            <w:tcW w:w="426" w:type="dxa"/>
            <w:shd w:val="solid" w:color="FFFFFF" w:fill="auto"/>
          </w:tcPr>
          <w:p w14:paraId="15574372" w14:textId="5502EC86" w:rsidR="00590C6D" w:rsidRPr="001204E1" w:rsidRDefault="00590C6D" w:rsidP="00590C6D">
            <w:pPr>
              <w:pStyle w:val="TAC"/>
              <w:rPr>
                <w:sz w:val="16"/>
                <w:szCs w:val="16"/>
              </w:rPr>
            </w:pPr>
          </w:p>
        </w:tc>
        <w:tc>
          <w:tcPr>
            <w:tcW w:w="4584" w:type="dxa"/>
            <w:shd w:val="solid" w:color="FFFFFF" w:fill="auto"/>
          </w:tcPr>
          <w:p w14:paraId="4FC3316C" w14:textId="480E9734" w:rsidR="00590C6D" w:rsidRPr="001204E1" w:rsidRDefault="002334F4" w:rsidP="00590C6D">
            <w:pPr>
              <w:pStyle w:val="TAL"/>
              <w:rPr>
                <w:sz w:val="16"/>
                <w:szCs w:val="16"/>
                <w:lang w:eastAsia="zh-CN"/>
              </w:rPr>
            </w:pPr>
            <w:r w:rsidRPr="001204E1">
              <w:rPr>
                <w:sz w:val="16"/>
                <w:szCs w:val="16"/>
                <w:lang w:eastAsia="zh-CN"/>
              </w:rPr>
              <w:t xml:space="preserve">Documents approved </w:t>
            </w:r>
            <w:r w:rsidR="00590C6D" w:rsidRPr="001204E1">
              <w:rPr>
                <w:sz w:val="16"/>
                <w:szCs w:val="16"/>
                <w:lang w:eastAsia="zh-CN"/>
              </w:rPr>
              <w:t>p-CR at S2#150E</w:t>
            </w:r>
            <w:r w:rsidRPr="001204E1">
              <w:rPr>
                <w:sz w:val="16"/>
                <w:szCs w:val="16"/>
                <w:lang w:eastAsia="zh-CN"/>
              </w:rPr>
              <w:t>, including S2-2202758, S2-2203581, S2-2203582, S2-2203583, S2-2202652, S2-2203584, S2-2203585, S2-2203586, S2-2203587, S2-2203588</w:t>
            </w:r>
          </w:p>
        </w:tc>
        <w:tc>
          <w:tcPr>
            <w:tcW w:w="708" w:type="dxa"/>
            <w:shd w:val="solid" w:color="FFFFFF" w:fill="auto"/>
          </w:tcPr>
          <w:p w14:paraId="0E4BE13E" w14:textId="1689411F" w:rsidR="00590C6D" w:rsidRPr="001204E1" w:rsidRDefault="00590C6D" w:rsidP="00590C6D">
            <w:pPr>
              <w:pStyle w:val="TAC"/>
              <w:rPr>
                <w:sz w:val="16"/>
                <w:szCs w:val="16"/>
                <w:lang w:eastAsia="zh-CN"/>
              </w:rPr>
            </w:pPr>
            <w:r w:rsidRPr="001204E1">
              <w:rPr>
                <w:sz w:val="16"/>
                <w:szCs w:val="16"/>
                <w:lang w:eastAsia="zh-CN"/>
              </w:rPr>
              <w:t>0.2.0</w:t>
            </w:r>
          </w:p>
        </w:tc>
      </w:tr>
      <w:tr w:rsidR="00C10E16" w:rsidRPr="001204E1" w14:paraId="1D2115EB" w14:textId="77777777" w:rsidTr="00B650E7">
        <w:tc>
          <w:tcPr>
            <w:tcW w:w="800" w:type="dxa"/>
            <w:shd w:val="solid" w:color="FFFFFF" w:fill="auto"/>
          </w:tcPr>
          <w:p w14:paraId="3793C316" w14:textId="16BC8784" w:rsidR="00C10E16" w:rsidRPr="00D44C62" w:rsidRDefault="00C10E16" w:rsidP="00590C6D">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C10E16" w:rsidRPr="00D44C62" w:rsidRDefault="00C10E16" w:rsidP="00590C6D">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77777777" w:rsidR="00C10E16" w:rsidRPr="001204E1" w:rsidRDefault="00C10E16" w:rsidP="00590C6D">
            <w:pPr>
              <w:pStyle w:val="TAC"/>
              <w:rPr>
                <w:sz w:val="16"/>
                <w:szCs w:val="16"/>
                <w:lang w:eastAsia="zh-CN"/>
              </w:rPr>
            </w:pPr>
          </w:p>
        </w:tc>
        <w:tc>
          <w:tcPr>
            <w:tcW w:w="567" w:type="dxa"/>
            <w:shd w:val="solid" w:color="FFFFFF" w:fill="auto"/>
          </w:tcPr>
          <w:p w14:paraId="4785F1C2" w14:textId="77777777" w:rsidR="00C10E16" w:rsidRPr="001204E1" w:rsidRDefault="00C10E16" w:rsidP="00590C6D">
            <w:pPr>
              <w:pStyle w:val="TAL"/>
              <w:rPr>
                <w:sz w:val="16"/>
                <w:szCs w:val="16"/>
              </w:rPr>
            </w:pPr>
          </w:p>
        </w:tc>
        <w:tc>
          <w:tcPr>
            <w:tcW w:w="425" w:type="dxa"/>
            <w:shd w:val="solid" w:color="FFFFFF" w:fill="auto"/>
          </w:tcPr>
          <w:p w14:paraId="78987EA2" w14:textId="77777777" w:rsidR="00C10E16" w:rsidRPr="001204E1" w:rsidRDefault="00C10E16" w:rsidP="00590C6D">
            <w:pPr>
              <w:pStyle w:val="TAR"/>
              <w:rPr>
                <w:sz w:val="16"/>
                <w:szCs w:val="16"/>
              </w:rPr>
            </w:pPr>
          </w:p>
        </w:tc>
        <w:tc>
          <w:tcPr>
            <w:tcW w:w="426" w:type="dxa"/>
            <w:shd w:val="solid" w:color="FFFFFF" w:fill="auto"/>
          </w:tcPr>
          <w:p w14:paraId="0D3F00EB" w14:textId="77777777" w:rsidR="00C10E16" w:rsidRPr="001204E1" w:rsidRDefault="00C10E16" w:rsidP="00590C6D">
            <w:pPr>
              <w:pStyle w:val="TAC"/>
              <w:rPr>
                <w:sz w:val="16"/>
                <w:szCs w:val="16"/>
              </w:rPr>
            </w:pPr>
          </w:p>
        </w:tc>
        <w:tc>
          <w:tcPr>
            <w:tcW w:w="4584" w:type="dxa"/>
            <w:shd w:val="solid" w:color="FFFFFF" w:fill="auto"/>
          </w:tcPr>
          <w:p w14:paraId="4512F8C9" w14:textId="3EC86645" w:rsidR="00C10E16" w:rsidRPr="001204E1" w:rsidRDefault="00C10E16" w:rsidP="00590C6D">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w:t>
            </w:r>
            <w:r w:rsidR="002334F4" w:rsidRPr="001204E1">
              <w:rPr>
                <w:sz w:val="16"/>
                <w:szCs w:val="16"/>
                <w:lang w:eastAsia="zh-CN"/>
              </w:rPr>
              <w:t>4</w:t>
            </w:r>
          </w:p>
        </w:tc>
        <w:tc>
          <w:tcPr>
            <w:tcW w:w="708" w:type="dxa"/>
            <w:shd w:val="solid" w:color="FFFFFF" w:fill="auto"/>
          </w:tcPr>
          <w:p w14:paraId="03DF0074" w14:textId="06CAA70C" w:rsidR="00C10E16" w:rsidRPr="00D44C62" w:rsidRDefault="00C10E16" w:rsidP="00590C6D">
            <w:pPr>
              <w:pStyle w:val="TAC"/>
              <w:rPr>
                <w:sz w:val="16"/>
                <w:szCs w:val="16"/>
                <w:lang w:eastAsia="zh-CN"/>
              </w:rPr>
            </w:pPr>
            <w:r w:rsidRPr="00D44C62">
              <w:rPr>
                <w:sz w:val="16"/>
                <w:szCs w:val="16"/>
                <w:lang w:eastAsia="zh-CN"/>
              </w:rPr>
              <w:t>0.3.0</w:t>
            </w:r>
          </w:p>
        </w:tc>
      </w:tr>
      <w:tr w:rsidR="009B2767" w:rsidRPr="001204E1" w14:paraId="6F70B9F5" w14:textId="77777777" w:rsidTr="00B650E7">
        <w:tc>
          <w:tcPr>
            <w:tcW w:w="800" w:type="dxa"/>
            <w:shd w:val="solid" w:color="FFFFFF" w:fill="auto"/>
          </w:tcPr>
          <w:p w14:paraId="4C9BE60C" w14:textId="37E39AA3" w:rsidR="009B2767" w:rsidRPr="00D44C62" w:rsidRDefault="009B2767" w:rsidP="00590C6D">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9B2767" w:rsidRPr="00D44C62" w:rsidRDefault="009B2767" w:rsidP="00590C6D">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77777777" w:rsidR="009B2767" w:rsidRPr="001204E1" w:rsidRDefault="009B2767" w:rsidP="00590C6D">
            <w:pPr>
              <w:pStyle w:val="TAC"/>
              <w:rPr>
                <w:sz w:val="16"/>
                <w:szCs w:val="16"/>
                <w:lang w:eastAsia="zh-CN"/>
              </w:rPr>
            </w:pPr>
          </w:p>
        </w:tc>
        <w:tc>
          <w:tcPr>
            <w:tcW w:w="567" w:type="dxa"/>
            <w:shd w:val="solid" w:color="FFFFFF" w:fill="auto"/>
          </w:tcPr>
          <w:p w14:paraId="5A457363" w14:textId="77777777" w:rsidR="009B2767" w:rsidRPr="001204E1" w:rsidRDefault="009B2767" w:rsidP="00590C6D">
            <w:pPr>
              <w:pStyle w:val="TAL"/>
              <w:rPr>
                <w:sz w:val="16"/>
                <w:szCs w:val="16"/>
              </w:rPr>
            </w:pPr>
          </w:p>
        </w:tc>
        <w:tc>
          <w:tcPr>
            <w:tcW w:w="425" w:type="dxa"/>
            <w:shd w:val="solid" w:color="FFFFFF" w:fill="auto"/>
          </w:tcPr>
          <w:p w14:paraId="3568887D" w14:textId="77777777" w:rsidR="009B2767" w:rsidRPr="001204E1" w:rsidRDefault="009B2767" w:rsidP="00590C6D">
            <w:pPr>
              <w:pStyle w:val="TAR"/>
              <w:rPr>
                <w:sz w:val="16"/>
                <w:szCs w:val="16"/>
              </w:rPr>
            </w:pPr>
          </w:p>
        </w:tc>
        <w:tc>
          <w:tcPr>
            <w:tcW w:w="426" w:type="dxa"/>
            <w:shd w:val="solid" w:color="FFFFFF" w:fill="auto"/>
          </w:tcPr>
          <w:p w14:paraId="0648EFFE" w14:textId="77777777" w:rsidR="009B2767" w:rsidRPr="001204E1" w:rsidRDefault="009B2767" w:rsidP="00590C6D">
            <w:pPr>
              <w:pStyle w:val="TAC"/>
              <w:rPr>
                <w:sz w:val="16"/>
                <w:szCs w:val="16"/>
              </w:rPr>
            </w:pPr>
          </w:p>
        </w:tc>
        <w:tc>
          <w:tcPr>
            <w:tcW w:w="4584" w:type="dxa"/>
            <w:shd w:val="solid" w:color="FFFFFF" w:fill="auto"/>
          </w:tcPr>
          <w:p w14:paraId="372B88D0" w14:textId="52E5E246" w:rsidR="009B2767" w:rsidRPr="00316F8D" w:rsidRDefault="009B2767" w:rsidP="00590C6D">
            <w:pPr>
              <w:pStyle w:val="TAL"/>
              <w:rPr>
                <w:sz w:val="16"/>
                <w:szCs w:val="16"/>
                <w:lang w:eastAsia="zh-CN"/>
              </w:rPr>
            </w:pPr>
            <w:r w:rsidRPr="00D44C62">
              <w:rPr>
                <w:sz w:val="16"/>
                <w:szCs w:val="16"/>
                <w:lang w:eastAsia="zh-CN"/>
              </w:rPr>
              <w:t>Documents approved p-CR at S2#152E, including S2-2205868,</w:t>
            </w:r>
            <w:r w:rsidR="00316F8D" w:rsidRPr="00D44C62">
              <w:rPr>
                <w:sz w:val="16"/>
                <w:szCs w:val="16"/>
                <w:lang w:eastAsia="zh-CN"/>
              </w:rPr>
              <w:t xml:space="preserve"> S2-2205885,</w:t>
            </w:r>
            <w:r w:rsidRPr="00D44C62">
              <w:rPr>
                <w:sz w:val="16"/>
                <w:szCs w:val="16"/>
                <w:lang w:eastAsia="zh-CN"/>
              </w:rPr>
              <w:t xml:space="preserve"> S2-2206149, S2-</w:t>
            </w:r>
            <w:r w:rsidR="00316F8D" w:rsidRPr="00D44C62">
              <w:rPr>
                <w:sz w:val="16"/>
                <w:szCs w:val="16"/>
                <w:lang w:eastAsia="zh-CN"/>
              </w:rPr>
              <w:t>220</w:t>
            </w:r>
            <w:r w:rsidRPr="00D44C62">
              <w:rPr>
                <w:sz w:val="16"/>
                <w:szCs w:val="16"/>
                <w:lang w:eastAsia="zh-CN"/>
              </w:rPr>
              <w:t xml:space="preserve">6309, </w:t>
            </w:r>
            <w:r w:rsidR="00316F8D" w:rsidRPr="00D44C62">
              <w:rPr>
                <w:sz w:val="16"/>
                <w:szCs w:val="16"/>
                <w:lang w:eastAsia="zh-CN"/>
              </w:rPr>
              <w:t xml:space="preserve">S2-2206324, </w:t>
            </w:r>
            <w:r w:rsidR="001618E9" w:rsidRPr="00D44C62">
              <w:rPr>
                <w:sz w:val="16"/>
                <w:szCs w:val="16"/>
                <w:lang w:eastAsia="zh-CN"/>
              </w:rPr>
              <w:t xml:space="preserve">S2-2206731, </w:t>
            </w:r>
            <w:r w:rsidR="00316F8D" w:rsidRPr="00D44C62">
              <w:rPr>
                <w:sz w:val="16"/>
                <w:szCs w:val="16"/>
                <w:lang w:eastAsia="zh-CN"/>
              </w:rPr>
              <w:t>S2-2207188, S2-2207189, S2-2207190, S2-2207191, S2-2207192, S2-2207193, S2-2207194, S2-2207195, S2-2207196, S2-2207197</w:t>
            </w:r>
          </w:p>
        </w:tc>
        <w:tc>
          <w:tcPr>
            <w:tcW w:w="708" w:type="dxa"/>
            <w:shd w:val="solid" w:color="FFFFFF" w:fill="auto"/>
          </w:tcPr>
          <w:p w14:paraId="1C2C6D7B" w14:textId="7E4AF78D" w:rsidR="009B2767" w:rsidRPr="00D44C62" w:rsidRDefault="00316F8D" w:rsidP="00590C6D">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bl>
    <w:p w14:paraId="7F8DFC8B" w14:textId="77777777" w:rsidR="00080512" w:rsidRPr="001204E1" w:rsidRDefault="00080512" w:rsidP="00AB5186"/>
    <w:sectPr w:rsidR="00080512" w:rsidRPr="001204E1">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53461" w14:textId="77777777" w:rsidR="00372B43" w:rsidRDefault="00372B43">
      <w:r>
        <w:separator/>
      </w:r>
    </w:p>
  </w:endnote>
  <w:endnote w:type="continuationSeparator" w:id="0">
    <w:p w14:paraId="69984F43" w14:textId="77777777" w:rsidR="00372B43" w:rsidRDefault="00372B43">
      <w:r>
        <w:continuationSeparator/>
      </w:r>
    </w:p>
  </w:endnote>
  <w:endnote w:type="continuationNotice" w:id="1">
    <w:p w14:paraId="26CBF2DD" w14:textId="77777777" w:rsidR="00372B43" w:rsidRDefault="00372B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itka Text">
    <w:panose1 w:val="00000000000000000000"/>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204E1" w:rsidRDefault="00206CCD" w:rsidP="001204E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204E1" w:rsidRDefault="00206CCD" w:rsidP="001204E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204E1" w:rsidRDefault="00597B11" w:rsidP="001204E1">
    <w:pPr>
      <w:jc w:val="center"/>
      <w:rPr>
        <w:rFonts w:ascii="Arial" w:hAnsi="Arial" w:cs="Arial"/>
        <w:b/>
        <w:i/>
      </w:rPr>
    </w:pPr>
    <w:r w:rsidRPr="001204E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059B5" w14:textId="77777777" w:rsidR="00372B43" w:rsidRDefault="00372B43">
      <w:r>
        <w:separator/>
      </w:r>
    </w:p>
  </w:footnote>
  <w:footnote w:type="continuationSeparator" w:id="0">
    <w:p w14:paraId="037159AF" w14:textId="77777777" w:rsidR="00372B43" w:rsidRDefault="00372B43">
      <w:r>
        <w:continuationSeparator/>
      </w:r>
    </w:p>
  </w:footnote>
  <w:footnote w:type="continuationNotice" w:id="1">
    <w:p w14:paraId="0B36E5D3" w14:textId="77777777" w:rsidR="00372B43" w:rsidRDefault="00372B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393DA9" w:rsidR="00597B11" w:rsidRDefault="00597B11">
    <w:pPr>
      <w:framePr w:h="284" w:hRule="exact" w:wrap="around" w:vAnchor="text" w:hAnchor="margin" w:xAlign="right" w:y="1"/>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ZA </w:instrText>
    </w:r>
    <w:r w:rsidRPr="001204E1">
      <w:rPr>
        <w:rFonts w:ascii="Arial" w:hAnsi="Arial" w:cs="Arial"/>
        <w:b/>
        <w:szCs w:val="18"/>
      </w:rPr>
      <w:fldChar w:fldCharType="separate"/>
    </w:r>
    <w:r w:rsidR="00782B7A">
      <w:rPr>
        <w:rFonts w:ascii="Arial" w:hAnsi="Arial" w:cs="Arial"/>
        <w:b/>
        <w:noProof/>
        <w:szCs w:val="18"/>
      </w:rPr>
      <w:t>3GPP TR 23.700-62 V0.4.0 (2022-08)</w:t>
    </w:r>
    <w:r w:rsidRPr="001204E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PAGE </w:instrText>
    </w:r>
    <w:r w:rsidRPr="001204E1">
      <w:rPr>
        <w:rFonts w:ascii="Arial" w:hAnsi="Arial" w:cs="Arial"/>
        <w:b/>
        <w:szCs w:val="18"/>
      </w:rPr>
      <w:fldChar w:fldCharType="separate"/>
    </w:r>
    <w:r w:rsidRPr="001204E1">
      <w:rPr>
        <w:rFonts w:ascii="Arial" w:hAnsi="Arial" w:cs="Arial"/>
        <w:b/>
        <w:noProof/>
        <w:szCs w:val="18"/>
      </w:rPr>
      <w:t>14</w:t>
    </w:r>
    <w:r w:rsidRPr="001204E1">
      <w:rPr>
        <w:rFonts w:ascii="Arial" w:hAnsi="Arial" w:cs="Arial"/>
        <w:b/>
        <w:szCs w:val="18"/>
      </w:rPr>
      <w:fldChar w:fldCharType="end"/>
    </w:r>
  </w:p>
  <w:p w14:paraId="13C538E8" w14:textId="7C5A1BF3" w:rsidR="00597B11" w:rsidRDefault="00597B11">
    <w:pPr>
      <w:framePr w:h="284" w:hRule="exact" w:wrap="around" w:vAnchor="text" w:hAnchor="margin" w:y="7"/>
      <w:rPr>
        <w:rFonts w:ascii="Arial" w:hAnsi="Arial" w:cs="Arial"/>
        <w:b/>
        <w:sz w:val="18"/>
        <w:szCs w:val="18"/>
      </w:rPr>
    </w:pPr>
    <w:r w:rsidRPr="001204E1">
      <w:rPr>
        <w:rFonts w:ascii="Arial" w:hAnsi="Arial" w:cs="Arial"/>
        <w:b/>
        <w:szCs w:val="18"/>
      </w:rPr>
      <w:fldChar w:fldCharType="begin"/>
    </w:r>
    <w:r w:rsidRPr="001204E1">
      <w:rPr>
        <w:rFonts w:ascii="Arial" w:hAnsi="Arial" w:cs="Arial"/>
        <w:b/>
        <w:szCs w:val="18"/>
      </w:rPr>
      <w:instrText xml:space="preserve"> STYLEREF ZGSM </w:instrText>
    </w:r>
    <w:r w:rsidRPr="001204E1">
      <w:rPr>
        <w:rFonts w:ascii="Arial" w:hAnsi="Arial" w:cs="Arial"/>
        <w:b/>
        <w:szCs w:val="18"/>
      </w:rPr>
      <w:fldChar w:fldCharType="separate"/>
    </w:r>
    <w:r w:rsidR="00782B7A">
      <w:rPr>
        <w:rFonts w:ascii="Arial" w:hAnsi="Arial" w:cs="Arial"/>
        <w:b/>
        <w:noProof/>
        <w:szCs w:val="18"/>
      </w:rPr>
      <w:t>Release 18</w:t>
    </w:r>
    <w:r w:rsidRPr="001204E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766008D"/>
    <w:multiLevelType w:val="singleLevel"/>
    <w:tmpl w:val="7766008D"/>
    <w:lvl w:ilvl="0">
      <w:start w:val="4"/>
      <w:numFmt w:val="decimal"/>
      <w:lvlText w:val="%1."/>
      <w:lvlJc w:val="left"/>
    </w:lvl>
  </w:abstractNum>
  <w:abstractNum w:abstractNumId="42"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2"/>
  </w:num>
  <w:num w:numId="14">
    <w:abstractNumId w:val="37"/>
  </w:num>
  <w:num w:numId="15">
    <w:abstractNumId w:val="40"/>
  </w:num>
  <w:num w:numId="16">
    <w:abstractNumId w:val="29"/>
  </w:num>
  <w:num w:numId="17">
    <w:abstractNumId w:val="24"/>
  </w:num>
  <w:num w:numId="18">
    <w:abstractNumId w:val="13"/>
  </w:num>
  <w:num w:numId="19">
    <w:abstractNumId w:val="16"/>
  </w:num>
  <w:num w:numId="20">
    <w:abstractNumId w:val="32"/>
  </w:num>
  <w:num w:numId="21">
    <w:abstractNumId w:val="17"/>
  </w:num>
  <w:num w:numId="22">
    <w:abstractNumId w:val="27"/>
  </w:num>
  <w:num w:numId="23">
    <w:abstractNumId w:val="25"/>
  </w:num>
  <w:num w:numId="24">
    <w:abstractNumId w:val="28"/>
  </w:num>
  <w:num w:numId="25">
    <w:abstractNumId w:val="39"/>
  </w:num>
  <w:num w:numId="26">
    <w:abstractNumId w:val="23"/>
  </w:num>
  <w:num w:numId="27">
    <w:abstractNumId w:val="22"/>
  </w:num>
  <w:num w:numId="28">
    <w:abstractNumId w:val="34"/>
  </w:num>
  <w:num w:numId="29">
    <w:abstractNumId w:val="42"/>
  </w:num>
  <w:num w:numId="30">
    <w:abstractNumId w:val="35"/>
  </w:num>
  <w:num w:numId="31">
    <w:abstractNumId w:val="19"/>
  </w:num>
  <w:num w:numId="32">
    <w:abstractNumId w:val="41"/>
  </w:num>
  <w:num w:numId="33">
    <w:abstractNumId w:val="30"/>
  </w:num>
  <w:num w:numId="34">
    <w:abstractNumId w:val="11"/>
  </w:num>
  <w:num w:numId="35">
    <w:abstractNumId w:val="20"/>
  </w:num>
  <w:num w:numId="36">
    <w:abstractNumId w:val="14"/>
  </w:num>
  <w:num w:numId="37">
    <w:abstractNumId w:val="33"/>
  </w:num>
  <w:num w:numId="38">
    <w:abstractNumId w:val="18"/>
  </w:num>
  <w:num w:numId="39">
    <w:abstractNumId w:val="36"/>
  </w:num>
  <w:num w:numId="40">
    <w:abstractNumId w:val="21"/>
  </w:num>
  <w:num w:numId="41">
    <w:abstractNumId w:val="38"/>
  </w:num>
  <w:num w:numId="42">
    <w:abstractNumId w:val="26"/>
  </w:num>
  <w:num w:numId="43">
    <w:abstractNumId w:val="31"/>
  </w:num>
  <w:num w:numId="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3167"/>
    <w:rsid w:val="000D58AB"/>
    <w:rsid w:val="000D7055"/>
    <w:rsid w:val="000E0249"/>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510C"/>
    <w:rsid w:val="00156E31"/>
    <w:rsid w:val="001618E9"/>
    <w:rsid w:val="00164C2A"/>
    <w:rsid w:val="00166566"/>
    <w:rsid w:val="001666FD"/>
    <w:rsid w:val="00167839"/>
    <w:rsid w:val="001712A7"/>
    <w:rsid w:val="00176825"/>
    <w:rsid w:val="00183EF7"/>
    <w:rsid w:val="0018500C"/>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3B67"/>
    <w:rsid w:val="001F0C1D"/>
    <w:rsid w:val="001F1132"/>
    <w:rsid w:val="001F12E9"/>
    <w:rsid w:val="001F168B"/>
    <w:rsid w:val="001F25DD"/>
    <w:rsid w:val="001F5BD6"/>
    <w:rsid w:val="002002B7"/>
    <w:rsid w:val="0020135F"/>
    <w:rsid w:val="00206CCD"/>
    <w:rsid w:val="00207C05"/>
    <w:rsid w:val="00210439"/>
    <w:rsid w:val="00213892"/>
    <w:rsid w:val="00216013"/>
    <w:rsid w:val="00221BFD"/>
    <w:rsid w:val="002334F4"/>
    <w:rsid w:val="002347A2"/>
    <w:rsid w:val="0023628A"/>
    <w:rsid w:val="002400EB"/>
    <w:rsid w:val="00247AA2"/>
    <w:rsid w:val="002509E1"/>
    <w:rsid w:val="00252B61"/>
    <w:rsid w:val="002607AC"/>
    <w:rsid w:val="002634CF"/>
    <w:rsid w:val="00265046"/>
    <w:rsid w:val="00265AB6"/>
    <w:rsid w:val="00266383"/>
    <w:rsid w:val="002675F0"/>
    <w:rsid w:val="00267DAF"/>
    <w:rsid w:val="002714AD"/>
    <w:rsid w:val="002760EE"/>
    <w:rsid w:val="00281D1B"/>
    <w:rsid w:val="00287C40"/>
    <w:rsid w:val="002A0ABF"/>
    <w:rsid w:val="002A2838"/>
    <w:rsid w:val="002B0431"/>
    <w:rsid w:val="002B6339"/>
    <w:rsid w:val="002C119E"/>
    <w:rsid w:val="002C392D"/>
    <w:rsid w:val="002D2E3E"/>
    <w:rsid w:val="002D3B72"/>
    <w:rsid w:val="002D7210"/>
    <w:rsid w:val="002D7AED"/>
    <w:rsid w:val="002E00EE"/>
    <w:rsid w:val="002E20BA"/>
    <w:rsid w:val="002F1D3A"/>
    <w:rsid w:val="002F6B10"/>
    <w:rsid w:val="00301350"/>
    <w:rsid w:val="0030254E"/>
    <w:rsid w:val="0030255B"/>
    <w:rsid w:val="00302D72"/>
    <w:rsid w:val="00310394"/>
    <w:rsid w:val="003118C1"/>
    <w:rsid w:val="00311A39"/>
    <w:rsid w:val="00313859"/>
    <w:rsid w:val="00316F8D"/>
    <w:rsid w:val="003172DC"/>
    <w:rsid w:val="0032159E"/>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65B8"/>
    <w:rsid w:val="003802D7"/>
    <w:rsid w:val="00383147"/>
    <w:rsid w:val="00383A1B"/>
    <w:rsid w:val="00384076"/>
    <w:rsid w:val="003867B1"/>
    <w:rsid w:val="00390475"/>
    <w:rsid w:val="00393716"/>
    <w:rsid w:val="00397C6D"/>
    <w:rsid w:val="003A5C9E"/>
    <w:rsid w:val="003A5D5F"/>
    <w:rsid w:val="003A7E10"/>
    <w:rsid w:val="003B18C4"/>
    <w:rsid w:val="003B3FE4"/>
    <w:rsid w:val="003B41F1"/>
    <w:rsid w:val="003B50A6"/>
    <w:rsid w:val="003B748A"/>
    <w:rsid w:val="003B78D3"/>
    <w:rsid w:val="003C1F3D"/>
    <w:rsid w:val="003C3971"/>
    <w:rsid w:val="003C3B45"/>
    <w:rsid w:val="003D46B0"/>
    <w:rsid w:val="003E3088"/>
    <w:rsid w:val="003F1253"/>
    <w:rsid w:val="003F44FF"/>
    <w:rsid w:val="00403706"/>
    <w:rsid w:val="004062E7"/>
    <w:rsid w:val="00417EC6"/>
    <w:rsid w:val="004203F5"/>
    <w:rsid w:val="00423334"/>
    <w:rsid w:val="004239C2"/>
    <w:rsid w:val="00423E42"/>
    <w:rsid w:val="004345EC"/>
    <w:rsid w:val="00447A4B"/>
    <w:rsid w:val="00450D75"/>
    <w:rsid w:val="00451559"/>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A644E"/>
    <w:rsid w:val="004B3DBD"/>
    <w:rsid w:val="004C30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5DA"/>
    <w:rsid w:val="00593F53"/>
    <w:rsid w:val="0059409C"/>
    <w:rsid w:val="0059485D"/>
    <w:rsid w:val="00596860"/>
    <w:rsid w:val="00597B11"/>
    <w:rsid w:val="005A22B0"/>
    <w:rsid w:val="005A49FA"/>
    <w:rsid w:val="005A6742"/>
    <w:rsid w:val="005B0DF9"/>
    <w:rsid w:val="005B263D"/>
    <w:rsid w:val="005B499D"/>
    <w:rsid w:val="005C320F"/>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543D"/>
    <w:rsid w:val="006372B4"/>
    <w:rsid w:val="00637307"/>
    <w:rsid w:val="0064022A"/>
    <w:rsid w:val="00640A8A"/>
    <w:rsid w:val="006437F5"/>
    <w:rsid w:val="0064648F"/>
    <w:rsid w:val="00647114"/>
    <w:rsid w:val="00652A29"/>
    <w:rsid w:val="00656FE9"/>
    <w:rsid w:val="00662E19"/>
    <w:rsid w:val="00665EE9"/>
    <w:rsid w:val="00666044"/>
    <w:rsid w:val="00667F24"/>
    <w:rsid w:val="0067275C"/>
    <w:rsid w:val="00672FA8"/>
    <w:rsid w:val="006736A9"/>
    <w:rsid w:val="0067377C"/>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B5482"/>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113D8"/>
    <w:rsid w:val="0071174C"/>
    <w:rsid w:val="00712A98"/>
    <w:rsid w:val="00713C44"/>
    <w:rsid w:val="00716675"/>
    <w:rsid w:val="00721CBE"/>
    <w:rsid w:val="00722314"/>
    <w:rsid w:val="00726780"/>
    <w:rsid w:val="00732709"/>
    <w:rsid w:val="007328D2"/>
    <w:rsid w:val="00734A5B"/>
    <w:rsid w:val="00737ABF"/>
    <w:rsid w:val="0074026F"/>
    <w:rsid w:val="00740866"/>
    <w:rsid w:val="007429F6"/>
    <w:rsid w:val="00744E76"/>
    <w:rsid w:val="00747010"/>
    <w:rsid w:val="007472C9"/>
    <w:rsid w:val="0074771D"/>
    <w:rsid w:val="00752D23"/>
    <w:rsid w:val="007546D6"/>
    <w:rsid w:val="007658CD"/>
    <w:rsid w:val="00765CCF"/>
    <w:rsid w:val="00765EA3"/>
    <w:rsid w:val="00772935"/>
    <w:rsid w:val="0077398D"/>
    <w:rsid w:val="00774DA4"/>
    <w:rsid w:val="007754C4"/>
    <w:rsid w:val="00781D62"/>
    <w:rsid w:val="00781F0F"/>
    <w:rsid w:val="00782B7A"/>
    <w:rsid w:val="00793374"/>
    <w:rsid w:val="007A5436"/>
    <w:rsid w:val="007A7AD9"/>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27FB0"/>
    <w:rsid w:val="00830747"/>
    <w:rsid w:val="0083138D"/>
    <w:rsid w:val="008349F5"/>
    <w:rsid w:val="008350EC"/>
    <w:rsid w:val="00836EB7"/>
    <w:rsid w:val="00845EF6"/>
    <w:rsid w:val="008465D0"/>
    <w:rsid w:val="00846661"/>
    <w:rsid w:val="00850D8B"/>
    <w:rsid w:val="00850FDA"/>
    <w:rsid w:val="00856928"/>
    <w:rsid w:val="00860097"/>
    <w:rsid w:val="0086424E"/>
    <w:rsid w:val="008644A7"/>
    <w:rsid w:val="008708C6"/>
    <w:rsid w:val="008753B5"/>
    <w:rsid w:val="008764B0"/>
    <w:rsid w:val="008768CA"/>
    <w:rsid w:val="00876F8F"/>
    <w:rsid w:val="00882418"/>
    <w:rsid w:val="00885567"/>
    <w:rsid w:val="00892A98"/>
    <w:rsid w:val="008A1407"/>
    <w:rsid w:val="008A2B62"/>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4393"/>
    <w:rsid w:val="008F5602"/>
    <w:rsid w:val="008F62A1"/>
    <w:rsid w:val="008F6BAC"/>
    <w:rsid w:val="008F75FC"/>
    <w:rsid w:val="008F76C2"/>
    <w:rsid w:val="0090271F"/>
    <w:rsid w:val="00902E23"/>
    <w:rsid w:val="009114D7"/>
    <w:rsid w:val="00911D07"/>
    <w:rsid w:val="0091348E"/>
    <w:rsid w:val="00916BC7"/>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86356"/>
    <w:rsid w:val="009924C5"/>
    <w:rsid w:val="009945DC"/>
    <w:rsid w:val="009B1488"/>
    <w:rsid w:val="009B1BC0"/>
    <w:rsid w:val="009B2767"/>
    <w:rsid w:val="009C6C1E"/>
    <w:rsid w:val="009C6F03"/>
    <w:rsid w:val="009C7A05"/>
    <w:rsid w:val="009D3723"/>
    <w:rsid w:val="009D4B41"/>
    <w:rsid w:val="009E440C"/>
    <w:rsid w:val="009F37B7"/>
    <w:rsid w:val="009F4FCC"/>
    <w:rsid w:val="009F728F"/>
    <w:rsid w:val="00A05430"/>
    <w:rsid w:val="00A10250"/>
    <w:rsid w:val="00A10795"/>
    <w:rsid w:val="00A10F02"/>
    <w:rsid w:val="00A11842"/>
    <w:rsid w:val="00A11A61"/>
    <w:rsid w:val="00A13C72"/>
    <w:rsid w:val="00A1422F"/>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3109"/>
    <w:rsid w:val="00B43F8F"/>
    <w:rsid w:val="00B4766F"/>
    <w:rsid w:val="00B47988"/>
    <w:rsid w:val="00B617E2"/>
    <w:rsid w:val="00B63FF1"/>
    <w:rsid w:val="00B66805"/>
    <w:rsid w:val="00B71202"/>
    <w:rsid w:val="00B748CB"/>
    <w:rsid w:val="00B7717C"/>
    <w:rsid w:val="00B81F84"/>
    <w:rsid w:val="00B826A9"/>
    <w:rsid w:val="00B869EB"/>
    <w:rsid w:val="00B87507"/>
    <w:rsid w:val="00B91119"/>
    <w:rsid w:val="00B93086"/>
    <w:rsid w:val="00B957B9"/>
    <w:rsid w:val="00B96863"/>
    <w:rsid w:val="00BA19ED"/>
    <w:rsid w:val="00BA4B8D"/>
    <w:rsid w:val="00BB005A"/>
    <w:rsid w:val="00BB1ACE"/>
    <w:rsid w:val="00BB21AE"/>
    <w:rsid w:val="00BB51E8"/>
    <w:rsid w:val="00BB6071"/>
    <w:rsid w:val="00BC0F7D"/>
    <w:rsid w:val="00BC2435"/>
    <w:rsid w:val="00BC2ACB"/>
    <w:rsid w:val="00BD4B36"/>
    <w:rsid w:val="00BD5B0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A14CB"/>
    <w:rsid w:val="00CA3D0C"/>
    <w:rsid w:val="00CA5AD1"/>
    <w:rsid w:val="00CA7BB3"/>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6F4F"/>
    <w:rsid w:val="00D57972"/>
    <w:rsid w:val="00D628A3"/>
    <w:rsid w:val="00D675A9"/>
    <w:rsid w:val="00D738D6"/>
    <w:rsid w:val="00D7465C"/>
    <w:rsid w:val="00D755EB"/>
    <w:rsid w:val="00D76048"/>
    <w:rsid w:val="00D802FA"/>
    <w:rsid w:val="00D80570"/>
    <w:rsid w:val="00D82E6F"/>
    <w:rsid w:val="00D87E00"/>
    <w:rsid w:val="00D9134D"/>
    <w:rsid w:val="00D9237B"/>
    <w:rsid w:val="00D97385"/>
    <w:rsid w:val="00DA7A03"/>
    <w:rsid w:val="00DB0E0A"/>
    <w:rsid w:val="00DB1772"/>
    <w:rsid w:val="00DB1818"/>
    <w:rsid w:val="00DB3117"/>
    <w:rsid w:val="00DC309B"/>
    <w:rsid w:val="00DC4DA2"/>
    <w:rsid w:val="00DC7098"/>
    <w:rsid w:val="00DD232D"/>
    <w:rsid w:val="00DD4C17"/>
    <w:rsid w:val="00DD74A5"/>
    <w:rsid w:val="00DE0F7D"/>
    <w:rsid w:val="00DE4D4B"/>
    <w:rsid w:val="00DE5DF6"/>
    <w:rsid w:val="00DF1ACD"/>
    <w:rsid w:val="00DF2B1F"/>
    <w:rsid w:val="00DF3F8C"/>
    <w:rsid w:val="00DF520A"/>
    <w:rsid w:val="00DF62CD"/>
    <w:rsid w:val="00DF6FEE"/>
    <w:rsid w:val="00E06A15"/>
    <w:rsid w:val="00E114A6"/>
    <w:rsid w:val="00E16509"/>
    <w:rsid w:val="00E16B52"/>
    <w:rsid w:val="00E203C7"/>
    <w:rsid w:val="00E2048A"/>
    <w:rsid w:val="00E21E47"/>
    <w:rsid w:val="00E22253"/>
    <w:rsid w:val="00E3236A"/>
    <w:rsid w:val="00E34CF3"/>
    <w:rsid w:val="00E371B2"/>
    <w:rsid w:val="00E44582"/>
    <w:rsid w:val="00E46470"/>
    <w:rsid w:val="00E46E0F"/>
    <w:rsid w:val="00E537D6"/>
    <w:rsid w:val="00E57161"/>
    <w:rsid w:val="00E634CE"/>
    <w:rsid w:val="00E6370F"/>
    <w:rsid w:val="00E63A81"/>
    <w:rsid w:val="00E76DC2"/>
    <w:rsid w:val="00E77645"/>
    <w:rsid w:val="00E77680"/>
    <w:rsid w:val="00E839BE"/>
    <w:rsid w:val="00E862E7"/>
    <w:rsid w:val="00E915D1"/>
    <w:rsid w:val="00E91772"/>
    <w:rsid w:val="00E93285"/>
    <w:rsid w:val="00E971AD"/>
    <w:rsid w:val="00EA15B0"/>
    <w:rsid w:val="00EA442A"/>
    <w:rsid w:val="00EA5BAD"/>
    <w:rsid w:val="00EA5EA7"/>
    <w:rsid w:val="00EB087D"/>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8A5"/>
    <w:rsid w:val="00FD3AA6"/>
    <w:rsid w:val="00FD3FB7"/>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363FEB"/>
    <w:pPr>
      <w:pBdr>
        <w:top w:val="none" w:sz="0" w:space="0" w:color="auto"/>
      </w:pBdr>
      <w:spacing w:before="180"/>
      <w:outlineLvl w:val="1"/>
    </w:pPr>
    <w:rPr>
      <w:sz w:val="32"/>
    </w:rPr>
  </w:style>
  <w:style w:type="paragraph" w:styleId="31">
    <w:name w:val="heading 3"/>
    <w:basedOn w:val="21"/>
    <w:next w:val="a1"/>
    <w:link w:val="32"/>
    <w:qFormat/>
    <w:rsid w:val="00363FEB"/>
    <w:pPr>
      <w:spacing w:before="120"/>
      <w:outlineLvl w:val="2"/>
    </w:pPr>
    <w:rPr>
      <w:sz w:val="28"/>
    </w:rPr>
  </w:style>
  <w:style w:type="paragraph" w:styleId="41">
    <w:name w:val="heading 4"/>
    <w:basedOn w:val="31"/>
    <w:next w:val="a1"/>
    <w:link w:val="42"/>
    <w:qFormat/>
    <w:rsid w:val="00363FEB"/>
    <w:pPr>
      <w:ind w:left="1418" w:hanging="1418"/>
      <w:outlineLvl w:val="3"/>
    </w:pPr>
    <w:rPr>
      <w:sz w:val="24"/>
    </w:rPr>
  </w:style>
  <w:style w:type="paragraph" w:styleId="51">
    <w:name w:val="heading 5"/>
    <w:basedOn w:val="41"/>
    <w:next w:val="a1"/>
    <w:qFormat/>
    <w:rsid w:val="00363FEB"/>
    <w:pPr>
      <w:ind w:left="1701" w:hanging="1701"/>
      <w:outlineLvl w:val="4"/>
    </w:pPr>
    <w:rPr>
      <w:sz w:val="22"/>
    </w:rPr>
  </w:style>
  <w:style w:type="paragraph" w:styleId="6">
    <w:name w:val="heading 6"/>
    <w:next w:val="a1"/>
    <w:qFormat/>
    <w:pPr>
      <w:outlineLvl w:val="5"/>
    </w:pPr>
    <w:rPr>
      <w:rFonts w:ascii="Arial" w:hAnsi="Arial"/>
      <w:lang w:val="en-GB" w:eastAsia="en-GB"/>
    </w:rPr>
  </w:style>
  <w:style w:type="paragraph" w:styleId="7">
    <w:name w:val="heading 7"/>
    <w:next w:val="a1"/>
    <w:qFormat/>
    <w:pPr>
      <w:outlineLvl w:val="6"/>
    </w:pPr>
    <w:rPr>
      <w:rFonts w:ascii="Arial" w:hAnsi="Arial"/>
      <w:lang w:val="en-GB" w:eastAsia="en-GB"/>
    </w:rPr>
  </w:style>
  <w:style w:type="paragraph" w:styleId="8">
    <w:name w:val="heading 8"/>
    <w:basedOn w:val="1"/>
    <w:next w:val="a1"/>
    <w:qFormat/>
    <w:rsid w:val="00363FEB"/>
    <w:pPr>
      <w:ind w:left="0" w:firstLine="0"/>
      <w:outlineLvl w:val="7"/>
    </w:pPr>
  </w:style>
  <w:style w:type="paragraph" w:styleId="9">
    <w:name w:val="heading 9"/>
    <w:basedOn w:val="8"/>
    <w:next w:val="a1"/>
    <w:link w:val="90"/>
    <w:qFormat/>
    <w:rsid w:val="00363FE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1204E1"/>
    <w:pPr>
      <w:ind w:left="1985" w:hanging="1985"/>
      <w:outlineLvl w:val="9"/>
    </w:pPr>
    <w:rPr>
      <w:sz w:val="20"/>
    </w:rPr>
  </w:style>
  <w:style w:type="paragraph" w:styleId="TOC9">
    <w:name w:val="toc 9"/>
    <w:basedOn w:val="TOC8"/>
    <w:uiPriority w:val="39"/>
    <w:rsid w:val="001204E1"/>
    <w:pPr>
      <w:ind w:left="1418" w:hanging="1418"/>
    </w:pPr>
  </w:style>
  <w:style w:type="paragraph" w:styleId="a5">
    <w:name w:val="List"/>
    <w:basedOn w:val="a1"/>
    <w:rsid w:val="00363FEB"/>
    <w:pPr>
      <w:ind w:left="283" w:hanging="283"/>
      <w:contextualSpacing/>
    </w:pPr>
  </w:style>
  <w:style w:type="paragraph" w:styleId="TOC1">
    <w:name w:val="toc 1"/>
    <w:uiPriority w:val="39"/>
    <w:rsid w:val="001204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1204E1"/>
    <w:pPr>
      <w:keepLines/>
      <w:tabs>
        <w:tab w:val="center" w:pos="4536"/>
        <w:tab w:val="right" w:pos="9072"/>
      </w:tabs>
    </w:pPr>
    <w:rPr>
      <w:noProof/>
    </w:rPr>
  </w:style>
  <w:style w:type="character" w:customStyle="1" w:styleId="ZGSM">
    <w:name w:val="ZGSM"/>
    <w:rsid w:val="001204E1"/>
  </w:style>
  <w:style w:type="paragraph" w:styleId="23">
    <w:name w:val="List 2"/>
    <w:basedOn w:val="a1"/>
    <w:rsid w:val="00363FEB"/>
    <w:pPr>
      <w:ind w:left="566" w:hanging="283"/>
      <w:contextualSpacing/>
    </w:pPr>
  </w:style>
  <w:style w:type="paragraph" w:customStyle="1" w:styleId="ZD">
    <w:name w:val="ZD"/>
    <w:rsid w:val="001204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363FEB"/>
    <w:pPr>
      <w:ind w:left="849" w:hanging="283"/>
      <w:contextualSpacing/>
    </w:pPr>
  </w:style>
  <w:style w:type="paragraph" w:styleId="TOC4">
    <w:name w:val="toc 4"/>
    <w:basedOn w:val="TOC3"/>
    <w:uiPriority w:val="39"/>
    <w:rsid w:val="001204E1"/>
    <w:pPr>
      <w:ind w:left="1418" w:hanging="1418"/>
    </w:pPr>
  </w:style>
  <w:style w:type="paragraph" w:styleId="TOC3">
    <w:name w:val="toc 3"/>
    <w:basedOn w:val="TOC2"/>
    <w:uiPriority w:val="39"/>
    <w:rsid w:val="001204E1"/>
    <w:pPr>
      <w:ind w:left="1134" w:hanging="1134"/>
    </w:pPr>
  </w:style>
  <w:style w:type="paragraph" w:styleId="TOC2">
    <w:name w:val="toc 2"/>
    <w:basedOn w:val="TOC1"/>
    <w:uiPriority w:val="39"/>
    <w:rsid w:val="001204E1"/>
    <w:pPr>
      <w:keepNext w:val="0"/>
      <w:spacing w:before="0"/>
      <w:ind w:left="851" w:hanging="851"/>
    </w:pPr>
    <w:rPr>
      <w:sz w:val="20"/>
    </w:rPr>
  </w:style>
  <w:style w:type="paragraph" w:styleId="43">
    <w:name w:val="List 4"/>
    <w:basedOn w:val="a1"/>
    <w:rsid w:val="00363FEB"/>
    <w:pPr>
      <w:ind w:left="1132" w:hanging="283"/>
      <w:contextualSpacing/>
    </w:pPr>
  </w:style>
  <w:style w:type="paragraph" w:customStyle="1" w:styleId="TT">
    <w:name w:val="TT"/>
    <w:basedOn w:val="1"/>
    <w:next w:val="a1"/>
    <w:rsid w:val="001204E1"/>
    <w:pPr>
      <w:outlineLvl w:val="9"/>
    </w:pPr>
  </w:style>
  <w:style w:type="paragraph" w:customStyle="1" w:styleId="NF">
    <w:name w:val="NF"/>
    <w:basedOn w:val="NO"/>
    <w:rsid w:val="001204E1"/>
    <w:pPr>
      <w:keepNext/>
      <w:spacing w:after="0"/>
    </w:pPr>
    <w:rPr>
      <w:rFonts w:ascii="Arial" w:hAnsi="Arial"/>
      <w:sz w:val="18"/>
    </w:rPr>
  </w:style>
  <w:style w:type="paragraph" w:customStyle="1" w:styleId="NO">
    <w:name w:val="NO"/>
    <w:basedOn w:val="a1"/>
    <w:link w:val="NOChar"/>
    <w:qFormat/>
    <w:rsid w:val="001204E1"/>
    <w:pPr>
      <w:keepLines/>
      <w:ind w:left="1135" w:hanging="851"/>
    </w:pPr>
  </w:style>
  <w:style w:type="paragraph" w:customStyle="1" w:styleId="PL">
    <w:name w:val="PL"/>
    <w:rsid w:val="001204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204E1"/>
    <w:pPr>
      <w:jc w:val="right"/>
    </w:pPr>
  </w:style>
  <w:style w:type="paragraph" w:customStyle="1" w:styleId="TAL">
    <w:name w:val="TAL"/>
    <w:basedOn w:val="a1"/>
    <w:link w:val="TALChar"/>
    <w:qFormat/>
    <w:rsid w:val="001204E1"/>
    <w:pPr>
      <w:keepNext/>
      <w:keepLines/>
      <w:spacing w:after="0"/>
    </w:pPr>
    <w:rPr>
      <w:rFonts w:ascii="Arial" w:hAnsi="Arial"/>
      <w:sz w:val="18"/>
    </w:rPr>
  </w:style>
  <w:style w:type="paragraph" w:customStyle="1" w:styleId="TAH">
    <w:name w:val="TAH"/>
    <w:basedOn w:val="TAC"/>
    <w:link w:val="TAHCar"/>
    <w:rsid w:val="001204E1"/>
    <w:rPr>
      <w:b/>
    </w:rPr>
  </w:style>
  <w:style w:type="paragraph" w:customStyle="1" w:styleId="TAC">
    <w:name w:val="TAC"/>
    <w:basedOn w:val="TAL"/>
    <w:link w:val="TACChar"/>
    <w:qFormat/>
    <w:rsid w:val="001204E1"/>
    <w:pPr>
      <w:jc w:val="center"/>
    </w:pPr>
  </w:style>
  <w:style w:type="paragraph" w:customStyle="1" w:styleId="LD">
    <w:name w:val="LD"/>
    <w:rsid w:val="001204E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ar"/>
    <w:rsid w:val="001204E1"/>
    <w:pPr>
      <w:keepLines/>
      <w:ind w:left="1702" w:hanging="1418"/>
    </w:pPr>
  </w:style>
  <w:style w:type="paragraph" w:customStyle="1" w:styleId="FP">
    <w:name w:val="FP"/>
    <w:basedOn w:val="a1"/>
    <w:rsid w:val="001204E1"/>
    <w:pPr>
      <w:spacing w:after="0"/>
    </w:pPr>
  </w:style>
  <w:style w:type="paragraph" w:customStyle="1" w:styleId="NW">
    <w:name w:val="NW"/>
    <w:basedOn w:val="NO"/>
    <w:rsid w:val="001204E1"/>
    <w:pPr>
      <w:spacing w:after="0"/>
    </w:pPr>
  </w:style>
  <w:style w:type="paragraph" w:customStyle="1" w:styleId="EW">
    <w:name w:val="EW"/>
    <w:basedOn w:val="EX"/>
    <w:rsid w:val="001204E1"/>
    <w:pPr>
      <w:spacing w:after="0"/>
    </w:pPr>
  </w:style>
  <w:style w:type="paragraph" w:customStyle="1" w:styleId="B1">
    <w:name w:val="B1"/>
    <w:basedOn w:val="a5"/>
    <w:link w:val="B1Char"/>
    <w:qFormat/>
    <w:rsid w:val="001204E1"/>
    <w:pPr>
      <w:ind w:left="568" w:hanging="284"/>
      <w:contextualSpacing w:val="0"/>
    </w:pPr>
  </w:style>
  <w:style w:type="paragraph" w:styleId="52">
    <w:name w:val="List 5"/>
    <w:basedOn w:val="a1"/>
    <w:rsid w:val="00363FEB"/>
    <w:pPr>
      <w:ind w:left="1415" w:hanging="283"/>
      <w:contextualSpacing/>
    </w:pPr>
  </w:style>
  <w:style w:type="paragraph" w:styleId="TOC5">
    <w:name w:val="toc 5"/>
    <w:basedOn w:val="TOC4"/>
    <w:uiPriority w:val="39"/>
    <w:rsid w:val="001204E1"/>
    <w:pPr>
      <w:ind w:left="1701" w:hanging="1701"/>
    </w:pPr>
  </w:style>
  <w:style w:type="paragraph" w:customStyle="1" w:styleId="EditorsNote">
    <w:name w:val="Editor's Note"/>
    <w:aliases w:val="EN"/>
    <w:basedOn w:val="NO"/>
    <w:link w:val="EditorsNoteChar"/>
    <w:qFormat/>
    <w:rsid w:val="001204E1"/>
    <w:pPr>
      <w:ind w:left="1418" w:hanging="1134"/>
    </w:pPr>
    <w:rPr>
      <w:color w:val="FF0000"/>
    </w:rPr>
  </w:style>
  <w:style w:type="paragraph" w:customStyle="1" w:styleId="TH">
    <w:name w:val="TH"/>
    <w:basedOn w:val="a1"/>
    <w:link w:val="THChar"/>
    <w:qFormat/>
    <w:rsid w:val="001204E1"/>
    <w:pPr>
      <w:keepNext/>
      <w:keepLines/>
      <w:spacing w:before="60"/>
      <w:jc w:val="center"/>
    </w:pPr>
    <w:rPr>
      <w:rFonts w:ascii="Arial" w:hAnsi="Arial"/>
      <w:b/>
    </w:rPr>
  </w:style>
  <w:style w:type="paragraph" w:customStyle="1" w:styleId="ZA">
    <w:name w:val="ZA"/>
    <w:rsid w:val="001204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204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204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rsid w:val="001204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204E1"/>
    <w:pPr>
      <w:ind w:left="851" w:hanging="851"/>
    </w:pPr>
  </w:style>
  <w:style w:type="paragraph" w:customStyle="1" w:styleId="ZH">
    <w:name w:val="ZH"/>
    <w:rsid w:val="001204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204E1"/>
    <w:pPr>
      <w:keepNext w:val="0"/>
      <w:spacing w:before="0" w:after="240"/>
    </w:pPr>
  </w:style>
  <w:style w:type="paragraph" w:customStyle="1" w:styleId="ZG">
    <w:name w:val="ZG"/>
    <w:rsid w:val="001204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3"/>
    <w:link w:val="B2Char"/>
    <w:rsid w:val="001204E1"/>
    <w:pPr>
      <w:ind w:left="851" w:hanging="284"/>
      <w:contextualSpacing w:val="0"/>
    </w:pPr>
  </w:style>
  <w:style w:type="paragraph" w:customStyle="1" w:styleId="B3">
    <w:name w:val="B3"/>
    <w:basedOn w:val="33"/>
    <w:link w:val="B3Car"/>
    <w:rsid w:val="001204E1"/>
    <w:pPr>
      <w:ind w:left="1135" w:hanging="284"/>
      <w:contextualSpacing w:val="0"/>
    </w:pPr>
  </w:style>
  <w:style w:type="paragraph" w:customStyle="1" w:styleId="B4">
    <w:name w:val="B4"/>
    <w:basedOn w:val="43"/>
    <w:rsid w:val="001204E1"/>
    <w:pPr>
      <w:ind w:left="1418" w:hanging="284"/>
      <w:contextualSpacing w:val="0"/>
    </w:pPr>
  </w:style>
  <w:style w:type="paragraph" w:customStyle="1" w:styleId="B5">
    <w:name w:val="B5"/>
    <w:basedOn w:val="52"/>
    <w:rsid w:val="001204E1"/>
    <w:pPr>
      <w:ind w:left="1702" w:hanging="284"/>
      <w:contextualSpacing w:val="0"/>
    </w:pPr>
  </w:style>
  <w:style w:type="paragraph" w:customStyle="1" w:styleId="ZTD">
    <w:name w:val="ZTD"/>
    <w:basedOn w:val="ZB"/>
    <w:rsid w:val="001204E1"/>
    <w:pPr>
      <w:framePr w:hRule="auto" w:wrap="notBeside" w:y="852"/>
    </w:pPr>
    <w:rPr>
      <w:i w:val="0"/>
      <w:sz w:val="40"/>
    </w:rPr>
  </w:style>
  <w:style w:type="paragraph" w:customStyle="1" w:styleId="ZV">
    <w:name w:val="ZV"/>
    <w:basedOn w:val="ZU"/>
    <w:rsid w:val="001204E1"/>
    <w:pPr>
      <w:framePr w:wrap="notBeside" w:y="16161"/>
    </w:pPr>
  </w:style>
  <w:style w:type="paragraph" w:styleId="TOC6">
    <w:name w:val="toc 6"/>
    <w:basedOn w:val="TOC5"/>
    <w:next w:val="a1"/>
    <w:uiPriority w:val="39"/>
    <w:rsid w:val="001204E1"/>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1204E1"/>
    <w:pPr>
      <w:ind w:left="2268" w:hanging="2268"/>
    </w:pPr>
  </w:style>
  <w:style w:type="paragraph" w:styleId="TOC8">
    <w:name w:val="toc 8"/>
    <w:basedOn w:val="TOC1"/>
    <w:uiPriority w:val="39"/>
    <w:rsid w:val="001204E1"/>
    <w:pPr>
      <w:spacing w:before="180"/>
      <w:ind w:left="2693" w:hanging="2693"/>
    </w:pPr>
    <w:rPr>
      <w:b/>
    </w:rPr>
  </w:style>
  <w:style w:type="paragraph" w:styleId="a8">
    <w:name w:val="header"/>
    <w:basedOn w:val="a1"/>
    <w:link w:val="a9"/>
    <w:rsid w:val="00363FEB"/>
    <w:pPr>
      <w:tabs>
        <w:tab w:val="center" w:pos="4513"/>
        <w:tab w:val="right" w:pos="9026"/>
      </w:tabs>
      <w:spacing w:after="0"/>
    </w:pPr>
  </w:style>
  <w:style w:type="character" w:customStyle="1" w:styleId="HeaderChar">
    <w:name w:val="Header Char"/>
    <w:basedOn w:val="a2"/>
    <w:rsid w:val="00206CCD"/>
    <w:rPr>
      <w:rFonts w:eastAsia="Times New Roman"/>
      <w:lang w:val="en-GB" w:eastAsia="en-GB"/>
    </w:rPr>
  </w:style>
  <w:style w:type="character" w:customStyle="1" w:styleId="10">
    <w:name w:val="标题 1 字符"/>
    <w:link w:val="1"/>
    <w:rsid w:val="00094A0D"/>
    <w:rPr>
      <w:rFonts w:ascii="Arial" w:eastAsia="Times New Roman" w:hAnsi="Arial"/>
      <w:sz w:val="36"/>
      <w:lang w:val="en-GB" w:eastAsia="en-GB"/>
    </w:rPr>
  </w:style>
  <w:style w:type="character" w:customStyle="1" w:styleId="22">
    <w:name w:val="标题 2 字符"/>
    <w:link w:val="21"/>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1204E1"/>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a9">
    <w:name w:val="页眉 字符"/>
    <w:basedOn w:val="a2"/>
    <w:link w:val="a8"/>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aa">
    <w:name w:val="footer"/>
    <w:basedOn w:val="a1"/>
    <w:link w:val="ab"/>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a2"/>
    <w:rsid w:val="00206CCD"/>
    <w:rPr>
      <w:rFonts w:eastAsia="Times New Roman"/>
      <w:lang w:val="en-GB" w:eastAsia="en-GB"/>
    </w:rPr>
  </w:style>
  <w:style w:type="paragraph" w:styleId="ac">
    <w:name w:val="Body Text"/>
    <w:basedOn w:val="a1"/>
    <w:link w:val="ad"/>
    <w:rsid w:val="0020135F"/>
    <w:pPr>
      <w:spacing w:after="120"/>
    </w:pPr>
    <w:rPr>
      <w:rFonts w:eastAsia="MS Mincho"/>
      <w:color w:val="000000"/>
      <w:lang w:eastAsia="ja-JP"/>
    </w:rPr>
  </w:style>
  <w:style w:type="character" w:customStyle="1" w:styleId="ad">
    <w:name w:val="正文文本 字符"/>
    <w:basedOn w:val="a2"/>
    <w:link w:val="ac"/>
    <w:rsid w:val="0020135F"/>
    <w:rPr>
      <w:rFonts w:eastAsia="MS Mincho"/>
      <w:color w:val="000000"/>
      <w:lang w:val="en-GB" w:eastAsia="ja-JP"/>
    </w:rPr>
  </w:style>
  <w:style w:type="paragraph" w:styleId="ae">
    <w:name w:val="Bibliography"/>
    <w:basedOn w:val="a1"/>
    <w:next w:val="a1"/>
    <w:uiPriority w:val="37"/>
    <w:semiHidden/>
    <w:unhideWhenUsed/>
    <w:rsid w:val="00206CCD"/>
  </w:style>
  <w:style w:type="paragraph" w:styleId="af">
    <w:name w:val="Block Text"/>
    <w:basedOn w:val="a1"/>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206CCD"/>
    <w:pPr>
      <w:spacing w:after="120" w:line="480" w:lineRule="auto"/>
    </w:pPr>
  </w:style>
  <w:style w:type="character" w:customStyle="1" w:styleId="25">
    <w:name w:val="正文文本 2 字符"/>
    <w:basedOn w:val="a2"/>
    <w:link w:val="24"/>
    <w:rsid w:val="00206CCD"/>
    <w:rPr>
      <w:rFonts w:eastAsia="Times New Roman"/>
      <w:lang w:val="en-GB" w:eastAsia="en-GB"/>
    </w:rPr>
  </w:style>
  <w:style w:type="paragraph" w:styleId="34">
    <w:name w:val="Body Text 3"/>
    <w:basedOn w:val="a1"/>
    <w:link w:val="35"/>
    <w:rsid w:val="00206CCD"/>
    <w:pPr>
      <w:spacing w:after="120"/>
    </w:pPr>
    <w:rPr>
      <w:sz w:val="16"/>
      <w:szCs w:val="16"/>
    </w:rPr>
  </w:style>
  <w:style w:type="character" w:customStyle="1" w:styleId="35">
    <w:name w:val="正文文本 3 字符"/>
    <w:basedOn w:val="a2"/>
    <w:link w:val="34"/>
    <w:rsid w:val="00206CCD"/>
    <w:rPr>
      <w:rFonts w:eastAsia="Times New Roman"/>
      <w:sz w:val="16"/>
      <w:szCs w:val="16"/>
      <w:lang w:val="en-GB" w:eastAsia="en-GB"/>
    </w:rPr>
  </w:style>
  <w:style w:type="paragraph" w:styleId="af0">
    <w:name w:val="Body Text First Indent"/>
    <w:basedOn w:val="ac"/>
    <w:link w:val="af1"/>
    <w:rsid w:val="00206CCD"/>
    <w:pPr>
      <w:overflowPunct/>
      <w:autoSpaceDE/>
      <w:autoSpaceDN/>
      <w:adjustRightInd/>
      <w:spacing w:after="180"/>
      <w:ind w:firstLine="360"/>
      <w:textAlignment w:val="auto"/>
    </w:pPr>
    <w:rPr>
      <w:rFonts w:eastAsia="Times New Roman"/>
      <w:color w:val="auto"/>
      <w:lang w:eastAsia="en-US"/>
    </w:rPr>
  </w:style>
  <w:style w:type="character" w:customStyle="1" w:styleId="af1">
    <w:name w:val="正文文本首行缩进 字符"/>
    <w:basedOn w:val="ad"/>
    <w:link w:val="af0"/>
    <w:rsid w:val="00206CCD"/>
    <w:rPr>
      <w:rFonts w:eastAsia="Times New Roman"/>
      <w:color w:val="000000"/>
      <w:lang w:val="en-GB" w:eastAsia="en-US"/>
    </w:rPr>
  </w:style>
  <w:style w:type="paragraph" w:styleId="af2">
    <w:name w:val="Body Text Indent"/>
    <w:basedOn w:val="a1"/>
    <w:link w:val="af3"/>
    <w:rsid w:val="00206CCD"/>
    <w:pPr>
      <w:spacing w:after="120"/>
      <w:ind w:left="283"/>
    </w:pPr>
  </w:style>
  <w:style w:type="character" w:customStyle="1" w:styleId="af3">
    <w:name w:val="正文文本缩进 字符"/>
    <w:basedOn w:val="a2"/>
    <w:link w:val="af2"/>
    <w:rsid w:val="00206CCD"/>
    <w:rPr>
      <w:rFonts w:eastAsia="Times New Roman"/>
      <w:lang w:val="en-GB" w:eastAsia="en-GB"/>
    </w:rPr>
  </w:style>
  <w:style w:type="paragraph" w:styleId="26">
    <w:name w:val="Body Text First Indent 2"/>
    <w:basedOn w:val="af2"/>
    <w:link w:val="27"/>
    <w:rsid w:val="00206CCD"/>
    <w:pPr>
      <w:spacing w:after="180"/>
      <w:ind w:left="360" w:firstLine="360"/>
    </w:pPr>
  </w:style>
  <w:style w:type="character" w:customStyle="1" w:styleId="27">
    <w:name w:val="正文文本首行缩进 2 字符"/>
    <w:basedOn w:val="af3"/>
    <w:link w:val="26"/>
    <w:rsid w:val="00206CCD"/>
    <w:rPr>
      <w:rFonts w:eastAsia="Times New Roman"/>
      <w:lang w:val="en-GB" w:eastAsia="en-GB"/>
    </w:rPr>
  </w:style>
  <w:style w:type="paragraph" w:styleId="28">
    <w:name w:val="Body Text Indent 2"/>
    <w:basedOn w:val="a1"/>
    <w:link w:val="29"/>
    <w:rsid w:val="00206CCD"/>
    <w:pPr>
      <w:spacing w:after="120" w:line="480" w:lineRule="auto"/>
      <w:ind w:left="283"/>
    </w:pPr>
  </w:style>
  <w:style w:type="character" w:customStyle="1" w:styleId="29">
    <w:name w:val="正文文本缩进 2 字符"/>
    <w:basedOn w:val="a2"/>
    <w:link w:val="28"/>
    <w:rsid w:val="00206CCD"/>
    <w:rPr>
      <w:rFonts w:eastAsia="Times New Roman"/>
      <w:lang w:val="en-GB" w:eastAsia="en-GB"/>
    </w:rPr>
  </w:style>
  <w:style w:type="paragraph" w:styleId="36">
    <w:name w:val="Body Text Indent 3"/>
    <w:basedOn w:val="a1"/>
    <w:link w:val="37"/>
    <w:rsid w:val="00206CCD"/>
    <w:pPr>
      <w:spacing w:after="120"/>
      <w:ind w:left="283"/>
    </w:pPr>
    <w:rPr>
      <w:sz w:val="16"/>
      <w:szCs w:val="16"/>
    </w:rPr>
  </w:style>
  <w:style w:type="character" w:customStyle="1" w:styleId="37">
    <w:name w:val="正文文本缩进 3 字符"/>
    <w:basedOn w:val="a2"/>
    <w:link w:val="36"/>
    <w:rsid w:val="00206CCD"/>
    <w:rPr>
      <w:rFonts w:eastAsia="Times New Roman"/>
      <w:sz w:val="16"/>
      <w:szCs w:val="16"/>
      <w:lang w:val="en-GB" w:eastAsia="en-GB"/>
    </w:rPr>
  </w:style>
  <w:style w:type="paragraph" w:styleId="af4">
    <w:name w:val="caption"/>
    <w:basedOn w:val="a1"/>
    <w:next w:val="a1"/>
    <w:unhideWhenUsed/>
    <w:qFormat/>
    <w:rsid w:val="00206CCD"/>
    <w:pPr>
      <w:spacing w:after="200"/>
    </w:pPr>
    <w:rPr>
      <w:i/>
      <w:iCs/>
      <w:color w:val="44546A" w:themeColor="text2"/>
      <w:sz w:val="18"/>
      <w:szCs w:val="18"/>
    </w:rPr>
  </w:style>
  <w:style w:type="paragraph" w:styleId="af5">
    <w:name w:val="Closing"/>
    <w:basedOn w:val="a1"/>
    <w:link w:val="af6"/>
    <w:rsid w:val="00206CCD"/>
    <w:pPr>
      <w:spacing w:after="0"/>
      <w:ind w:left="4252"/>
    </w:pPr>
  </w:style>
  <w:style w:type="character" w:customStyle="1" w:styleId="af6">
    <w:name w:val="结束语 字符"/>
    <w:basedOn w:val="a2"/>
    <w:link w:val="af5"/>
    <w:rsid w:val="00206CCD"/>
    <w:rPr>
      <w:rFonts w:eastAsia="Times New Roman"/>
      <w:lang w:val="en-GB" w:eastAsia="en-GB"/>
    </w:rPr>
  </w:style>
  <w:style w:type="paragraph" w:styleId="af7">
    <w:name w:val="annotation text"/>
    <w:basedOn w:val="a1"/>
    <w:link w:val="af8"/>
    <w:rsid w:val="00206CCD"/>
  </w:style>
  <w:style w:type="character" w:customStyle="1" w:styleId="af8">
    <w:name w:val="批注文字 字符"/>
    <w:basedOn w:val="a2"/>
    <w:link w:val="af7"/>
    <w:rsid w:val="00206CCD"/>
    <w:rPr>
      <w:rFonts w:eastAsia="Times New Roman"/>
      <w:lang w:val="en-GB" w:eastAsia="en-GB"/>
    </w:rPr>
  </w:style>
  <w:style w:type="paragraph" w:styleId="af9">
    <w:name w:val="annotation subject"/>
    <w:basedOn w:val="af7"/>
    <w:next w:val="af7"/>
    <w:link w:val="afa"/>
    <w:rsid w:val="00206CCD"/>
    <w:rPr>
      <w:b/>
      <w:bCs/>
    </w:rPr>
  </w:style>
  <w:style w:type="character" w:customStyle="1" w:styleId="afa">
    <w:name w:val="批注主题 字符"/>
    <w:basedOn w:val="af8"/>
    <w:link w:val="af9"/>
    <w:rsid w:val="00206CCD"/>
    <w:rPr>
      <w:rFonts w:eastAsia="Times New Roman"/>
      <w:b/>
      <w:bCs/>
      <w:lang w:val="en-GB" w:eastAsia="en-GB"/>
    </w:rPr>
  </w:style>
  <w:style w:type="paragraph" w:styleId="afb">
    <w:name w:val="Date"/>
    <w:basedOn w:val="a1"/>
    <w:next w:val="a1"/>
    <w:link w:val="afc"/>
    <w:rsid w:val="00206CCD"/>
  </w:style>
  <w:style w:type="character" w:customStyle="1" w:styleId="afc">
    <w:name w:val="日期 字符"/>
    <w:basedOn w:val="a2"/>
    <w:link w:val="afb"/>
    <w:rsid w:val="00206CCD"/>
    <w:rPr>
      <w:rFonts w:eastAsia="Times New Roman"/>
      <w:lang w:val="en-GB" w:eastAsia="en-GB"/>
    </w:rPr>
  </w:style>
  <w:style w:type="paragraph" w:styleId="afd">
    <w:name w:val="Document Map"/>
    <w:basedOn w:val="a1"/>
    <w:link w:val="afe"/>
    <w:rsid w:val="00206CCD"/>
    <w:pPr>
      <w:spacing w:after="0"/>
    </w:pPr>
    <w:rPr>
      <w:rFonts w:ascii="Segoe UI" w:hAnsi="Segoe UI" w:cs="Segoe UI"/>
      <w:sz w:val="16"/>
      <w:szCs w:val="16"/>
    </w:rPr>
  </w:style>
  <w:style w:type="character" w:customStyle="1" w:styleId="afe">
    <w:name w:val="文档结构图 字符"/>
    <w:basedOn w:val="a2"/>
    <w:link w:val="afd"/>
    <w:rsid w:val="00206CCD"/>
    <w:rPr>
      <w:rFonts w:ascii="Segoe UI" w:eastAsia="Times New Roman" w:hAnsi="Segoe UI" w:cs="Segoe UI"/>
      <w:sz w:val="16"/>
      <w:szCs w:val="16"/>
      <w:lang w:val="en-GB" w:eastAsia="en-GB"/>
    </w:rPr>
  </w:style>
  <w:style w:type="paragraph" w:styleId="aff">
    <w:name w:val="E-mail Signature"/>
    <w:basedOn w:val="a1"/>
    <w:link w:val="aff0"/>
    <w:rsid w:val="00206CCD"/>
    <w:pPr>
      <w:spacing w:after="0"/>
    </w:pPr>
  </w:style>
  <w:style w:type="character" w:customStyle="1" w:styleId="aff0">
    <w:name w:val="电子邮件签名 字符"/>
    <w:basedOn w:val="a2"/>
    <w:link w:val="aff"/>
    <w:rsid w:val="00206CCD"/>
    <w:rPr>
      <w:rFonts w:eastAsia="Times New Roman"/>
      <w:lang w:val="en-GB" w:eastAsia="en-GB"/>
    </w:rPr>
  </w:style>
  <w:style w:type="character" w:customStyle="1" w:styleId="ab">
    <w:name w:val="页脚 字符"/>
    <w:basedOn w:val="a2"/>
    <w:link w:val="aa"/>
    <w:rsid w:val="00363FEB"/>
    <w:rPr>
      <w:rFonts w:eastAsia="Times New Roman"/>
      <w:lang w:val="en-GB" w:eastAsia="en-GB"/>
    </w:rPr>
  </w:style>
  <w:style w:type="character" w:customStyle="1" w:styleId="FootnoteTextChar1">
    <w:name w:val="Footnote Text Char1"/>
    <w:basedOn w:val="a2"/>
    <w:rsid w:val="002A0ABF"/>
    <w:rPr>
      <w:rFonts w:eastAsia="Times New Roman"/>
      <w:lang w:val="en-GB" w:eastAsia="en-GB"/>
    </w:rPr>
  </w:style>
  <w:style w:type="character" w:customStyle="1" w:styleId="HTMLAddressChar1">
    <w:name w:val="HTML Address Char1"/>
    <w:basedOn w:val="a2"/>
    <w:rsid w:val="002A0ABF"/>
    <w:rPr>
      <w:rFonts w:eastAsia="Times New Roman"/>
      <w:i/>
      <w:iCs/>
      <w:lang w:val="en-GB" w:eastAsia="en-GB"/>
    </w:rPr>
  </w:style>
  <w:style w:type="character" w:customStyle="1" w:styleId="HTMLPreformattedChar1">
    <w:name w:val="HTML Preformatted Char1"/>
    <w:basedOn w:val="a2"/>
    <w:rsid w:val="002A0ABF"/>
    <w:rPr>
      <w:rFonts w:ascii="Consolas" w:eastAsia="Times New Roman" w:hAnsi="Consolas"/>
      <w:lang w:val="en-GB" w:eastAsia="en-GB"/>
    </w:rPr>
  </w:style>
  <w:style w:type="character" w:customStyle="1" w:styleId="IntenseQuoteChar1">
    <w:name w:val="Intense Quote Char1"/>
    <w:basedOn w:val="a2"/>
    <w:uiPriority w:val="30"/>
    <w:rsid w:val="002A0ABF"/>
    <w:rPr>
      <w:rFonts w:eastAsia="Times New Roman"/>
      <w:i/>
      <w:iCs/>
      <w:color w:val="4472C4" w:themeColor="accent1"/>
      <w:lang w:val="en-GB" w:eastAsia="en-GB"/>
    </w:rPr>
  </w:style>
  <w:style w:type="character" w:customStyle="1" w:styleId="MacroTextChar1">
    <w:name w:val="Macro Text Char1"/>
    <w:basedOn w:val="a2"/>
    <w:rsid w:val="002A0ABF"/>
    <w:rPr>
      <w:rFonts w:ascii="Consolas" w:hAnsi="Consolas"/>
      <w:lang w:val="en-GB" w:eastAsia="en-GB"/>
    </w:rPr>
  </w:style>
  <w:style w:type="character" w:customStyle="1" w:styleId="MessageHeaderChar1">
    <w:name w:val="Message Header Char1"/>
    <w:basedOn w:val="a2"/>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a2"/>
    <w:rsid w:val="002A0ABF"/>
    <w:rPr>
      <w:rFonts w:eastAsia="Times New Roman"/>
      <w:lang w:val="en-GB" w:eastAsia="en-GB"/>
    </w:rPr>
  </w:style>
  <w:style w:type="character" w:customStyle="1" w:styleId="PlainTextChar1">
    <w:name w:val="Plain Text Char1"/>
    <w:basedOn w:val="a2"/>
    <w:rsid w:val="002A0ABF"/>
    <w:rPr>
      <w:rFonts w:ascii="Consolas" w:eastAsia="Times New Roman" w:hAnsi="Consolas"/>
      <w:sz w:val="21"/>
      <w:szCs w:val="21"/>
      <w:lang w:val="en-GB" w:eastAsia="en-GB"/>
    </w:rPr>
  </w:style>
  <w:style w:type="character" w:customStyle="1" w:styleId="QuoteChar1">
    <w:name w:val="Quote Char1"/>
    <w:basedOn w:val="a2"/>
    <w:uiPriority w:val="29"/>
    <w:rsid w:val="002A0ABF"/>
    <w:rPr>
      <w:rFonts w:eastAsia="Times New Roman"/>
      <w:i/>
      <w:iCs/>
      <w:color w:val="404040" w:themeColor="text1" w:themeTint="BF"/>
      <w:lang w:val="en-GB" w:eastAsia="en-GB"/>
    </w:rPr>
  </w:style>
  <w:style w:type="character" w:customStyle="1" w:styleId="SalutationChar1">
    <w:name w:val="Salutation Char1"/>
    <w:basedOn w:val="a2"/>
    <w:rsid w:val="002A0ABF"/>
    <w:rPr>
      <w:rFonts w:eastAsia="Times New Roman"/>
      <w:lang w:val="en-GB" w:eastAsia="en-GB"/>
    </w:rPr>
  </w:style>
  <w:style w:type="character" w:customStyle="1" w:styleId="SignatureChar1">
    <w:name w:val="Signature Char1"/>
    <w:basedOn w:val="a2"/>
    <w:rsid w:val="002A0ABF"/>
    <w:rPr>
      <w:rFonts w:eastAsia="Times New Roman"/>
      <w:lang w:val="en-GB" w:eastAsia="en-GB"/>
    </w:rPr>
  </w:style>
  <w:style w:type="character" w:customStyle="1" w:styleId="SubtitleChar1">
    <w:name w:val="Subtitle Char1"/>
    <w:basedOn w:val="a2"/>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a2"/>
    <w:rsid w:val="002A0ABF"/>
    <w:rPr>
      <w:rFonts w:asciiTheme="majorHAnsi" w:eastAsiaTheme="majorEastAsia" w:hAnsiTheme="majorHAnsi" w:cstheme="majorBidi"/>
      <w:spacing w:val="-10"/>
      <w:kern w:val="28"/>
      <w:sz w:val="56"/>
      <w:szCs w:val="56"/>
      <w:lang w:val="en-GB" w:eastAsia="en-GB"/>
    </w:rPr>
  </w:style>
  <w:style w:type="character" w:styleId="aff1">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32">
    <w:name w:val="标题 3 字符"/>
    <w:link w:val="31"/>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aff2">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90">
    <w:name w:val="标题 9 字符"/>
    <w:link w:val="9"/>
    <w:rsid w:val="00A879B6"/>
    <w:rPr>
      <w:rFonts w:ascii="Arial" w:eastAsia="Times New Roman" w:hAnsi="Arial"/>
      <w:sz w:val="36"/>
      <w:lang w:val="en-GB" w:eastAsia="en-GB"/>
    </w:rPr>
  </w:style>
  <w:style w:type="paragraph" w:styleId="aff3">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aff4">
    <w:name w:val="endnote text"/>
    <w:basedOn w:val="a1"/>
    <w:link w:val="aff5"/>
    <w:rsid w:val="00CA14CB"/>
    <w:pPr>
      <w:spacing w:after="0"/>
    </w:pPr>
  </w:style>
  <w:style w:type="character" w:customStyle="1" w:styleId="aff5">
    <w:name w:val="尾注文本 字符"/>
    <w:basedOn w:val="a2"/>
    <w:link w:val="aff4"/>
    <w:rsid w:val="00CA14CB"/>
    <w:rPr>
      <w:rFonts w:eastAsia="Times New Roman"/>
      <w:lang w:val="en-GB" w:eastAsia="en-GB"/>
    </w:rPr>
  </w:style>
  <w:style w:type="paragraph" w:styleId="aff6">
    <w:name w:val="envelope address"/>
    <w:basedOn w:val="a1"/>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CA14CB"/>
    <w:pPr>
      <w:spacing w:after="0"/>
    </w:pPr>
    <w:rPr>
      <w:rFonts w:asciiTheme="majorHAnsi" w:eastAsiaTheme="majorEastAsia" w:hAnsiTheme="majorHAnsi" w:cstheme="majorBidi"/>
    </w:rPr>
  </w:style>
  <w:style w:type="paragraph" w:styleId="aff8">
    <w:name w:val="footnote text"/>
    <w:basedOn w:val="a1"/>
    <w:link w:val="aff9"/>
    <w:rsid w:val="00CA14CB"/>
    <w:pPr>
      <w:spacing w:after="0"/>
    </w:pPr>
  </w:style>
  <w:style w:type="character" w:customStyle="1" w:styleId="aff9">
    <w:name w:val="脚注文本 字符"/>
    <w:basedOn w:val="a2"/>
    <w:link w:val="aff8"/>
    <w:rsid w:val="00CA14CB"/>
    <w:rPr>
      <w:rFonts w:eastAsia="Times New Roman"/>
      <w:lang w:val="en-GB" w:eastAsia="en-GB"/>
    </w:rPr>
  </w:style>
  <w:style w:type="paragraph" w:styleId="HTML">
    <w:name w:val="HTML Address"/>
    <w:basedOn w:val="a1"/>
    <w:link w:val="HTML0"/>
    <w:rsid w:val="00CA14CB"/>
    <w:pPr>
      <w:spacing w:after="0"/>
    </w:pPr>
    <w:rPr>
      <w:i/>
      <w:iCs/>
    </w:rPr>
  </w:style>
  <w:style w:type="character" w:customStyle="1" w:styleId="HTML0">
    <w:name w:val="HTML 地址 字符"/>
    <w:basedOn w:val="a2"/>
    <w:link w:val="HTML"/>
    <w:rsid w:val="00CA14CB"/>
    <w:rPr>
      <w:rFonts w:eastAsia="Times New Roman"/>
      <w:i/>
      <w:iCs/>
      <w:lang w:val="en-GB" w:eastAsia="en-GB"/>
    </w:rPr>
  </w:style>
  <w:style w:type="paragraph" w:styleId="HTML1">
    <w:name w:val="HTML Preformatted"/>
    <w:basedOn w:val="a1"/>
    <w:link w:val="HTML2"/>
    <w:rsid w:val="00CA14CB"/>
    <w:pPr>
      <w:spacing w:after="0"/>
    </w:pPr>
    <w:rPr>
      <w:rFonts w:ascii="Consolas" w:hAnsi="Consolas"/>
    </w:rPr>
  </w:style>
  <w:style w:type="character" w:customStyle="1" w:styleId="HTML2">
    <w:name w:val="HTML 预设格式 字符"/>
    <w:basedOn w:val="a2"/>
    <w:link w:val="HTML1"/>
    <w:rsid w:val="00CA14CB"/>
    <w:rPr>
      <w:rFonts w:ascii="Consolas" w:eastAsia="Times New Roman" w:hAnsi="Consolas"/>
      <w:lang w:val="en-GB" w:eastAsia="en-GB"/>
    </w:rPr>
  </w:style>
  <w:style w:type="paragraph" w:styleId="11">
    <w:name w:val="index 1"/>
    <w:basedOn w:val="a1"/>
    <w:next w:val="a1"/>
    <w:rsid w:val="00CA14CB"/>
    <w:pPr>
      <w:spacing w:after="0"/>
      <w:ind w:left="200" w:hanging="200"/>
    </w:pPr>
  </w:style>
  <w:style w:type="paragraph" w:styleId="2a">
    <w:name w:val="index 2"/>
    <w:basedOn w:val="a1"/>
    <w:next w:val="a1"/>
    <w:rsid w:val="00CA14CB"/>
    <w:pPr>
      <w:spacing w:after="0"/>
      <w:ind w:left="400" w:hanging="200"/>
    </w:pPr>
  </w:style>
  <w:style w:type="paragraph" w:styleId="38">
    <w:name w:val="index 3"/>
    <w:basedOn w:val="a1"/>
    <w:next w:val="a1"/>
    <w:rsid w:val="00CA14CB"/>
    <w:pPr>
      <w:spacing w:after="0"/>
      <w:ind w:left="600" w:hanging="200"/>
    </w:pPr>
  </w:style>
  <w:style w:type="paragraph" w:styleId="44">
    <w:name w:val="index 4"/>
    <w:basedOn w:val="a1"/>
    <w:next w:val="a1"/>
    <w:rsid w:val="00CA14CB"/>
    <w:pPr>
      <w:spacing w:after="0"/>
      <w:ind w:left="800" w:hanging="200"/>
    </w:pPr>
  </w:style>
  <w:style w:type="paragraph" w:styleId="53">
    <w:name w:val="index 5"/>
    <w:basedOn w:val="a1"/>
    <w:next w:val="a1"/>
    <w:rsid w:val="00CA14CB"/>
    <w:pPr>
      <w:spacing w:after="0"/>
      <w:ind w:left="1000" w:hanging="200"/>
    </w:pPr>
  </w:style>
  <w:style w:type="paragraph" w:styleId="60">
    <w:name w:val="index 6"/>
    <w:basedOn w:val="a1"/>
    <w:next w:val="a1"/>
    <w:rsid w:val="00CA14CB"/>
    <w:pPr>
      <w:spacing w:after="0"/>
      <w:ind w:left="1200" w:hanging="200"/>
    </w:pPr>
  </w:style>
  <w:style w:type="paragraph" w:styleId="70">
    <w:name w:val="index 7"/>
    <w:basedOn w:val="a1"/>
    <w:next w:val="a1"/>
    <w:rsid w:val="00CA14CB"/>
    <w:pPr>
      <w:spacing w:after="0"/>
      <w:ind w:left="1400" w:hanging="200"/>
    </w:pPr>
  </w:style>
  <w:style w:type="paragraph" w:styleId="80">
    <w:name w:val="index 8"/>
    <w:basedOn w:val="a1"/>
    <w:next w:val="a1"/>
    <w:rsid w:val="00CA14CB"/>
    <w:pPr>
      <w:spacing w:after="0"/>
      <w:ind w:left="1600" w:hanging="200"/>
    </w:pPr>
  </w:style>
  <w:style w:type="paragraph" w:styleId="91">
    <w:name w:val="index 9"/>
    <w:basedOn w:val="a1"/>
    <w:next w:val="a1"/>
    <w:rsid w:val="00CA14CB"/>
    <w:pPr>
      <w:spacing w:after="0"/>
      <w:ind w:left="1800" w:hanging="200"/>
    </w:pPr>
  </w:style>
  <w:style w:type="paragraph" w:styleId="affa">
    <w:name w:val="index heading"/>
    <w:basedOn w:val="a1"/>
    <w:next w:val="11"/>
    <w:rsid w:val="00CA14CB"/>
    <w:rPr>
      <w:rFonts w:asciiTheme="majorHAnsi" w:eastAsiaTheme="majorEastAsia" w:hAnsiTheme="majorHAnsi" w:cstheme="majorBidi"/>
      <w:b/>
      <w:bCs/>
    </w:rPr>
  </w:style>
  <w:style w:type="paragraph" w:styleId="affb">
    <w:name w:val="Intense Quote"/>
    <w:basedOn w:val="a1"/>
    <w:next w:val="a1"/>
    <w:link w:val="affc"/>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CA14CB"/>
    <w:rPr>
      <w:rFonts w:eastAsia="Times New Roman"/>
      <w:i/>
      <w:iCs/>
      <w:color w:val="4472C4" w:themeColor="accent1"/>
      <w:lang w:val="en-GB" w:eastAsia="en-GB"/>
    </w:rPr>
  </w:style>
  <w:style w:type="paragraph" w:styleId="a0">
    <w:name w:val="List Bullet"/>
    <w:basedOn w:val="a1"/>
    <w:rsid w:val="00CA14CB"/>
    <w:pPr>
      <w:numPr>
        <w:numId w:val="1"/>
      </w:numPr>
      <w:contextualSpacing/>
    </w:pPr>
  </w:style>
  <w:style w:type="paragraph" w:styleId="20">
    <w:name w:val="List Bullet 2"/>
    <w:basedOn w:val="a1"/>
    <w:rsid w:val="00CA14CB"/>
    <w:pPr>
      <w:numPr>
        <w:numId w:val="2"/>
      </w:numPr>
      <w:contextualSpacing/>
    </w:pPr>
  </w:style>
  <w:style w:type="paragraph" w:styleId="30">
    <w:name w:val="List Bullet 3"/>
    <w:basedOn w:val="a1"/>
    <w:rsid w:val="00CA14CB"/>
    <w:pPr>
      <w:numPr>
        <w:numId w:val="3"/>
      </w:numPr>
      <w:contextualSpacing/>
    </w:pPr>
  </w:style>
  <w:style w:type="paragraph" w:styleId="40">
    <w:name w:val="List Bullet 4"/>
    <w:basedOn w:val="a1"/>
    <w:rsid w:val="00CA14CB"/>
    <w:pPr>
      <w:numPr>
        <w:numId w:val="4"/>
      </w:numPr>
      <w:contextualSpacing/>
    </w:pPr>
  </w:style>
  <w:style w:type="paragraph" w:styleId="50">
    <w:name w:val="List Bullet 5"/>
    <w:basedOn w:val="a1"/>
    <w:rsid w:val="00CA14CB"/>
    <w:pPr>
      <w:numPr>
        <w:numId w:val="5"/>
      </w:numPr>
      <w:contextualSpacing/>
    </w:pPr>
  </w:style>
  <w:style w:type="paragraph" w:styleId="affd">
    <w:name w:val="List Continue"/>
    <w:basedOn w:val="a1"/>
    <w:rsid w:val="00CA14CB"/>
    <w:pPr>
      <w:spacing w:after="120"/>
      <w:ind w:left="283"/>
      <w:contextualSpacing/>
    </w:pPr>
  </w:style>
  <w:style w:type="paragraph" w:styleId="2b">
    <w:name w:val="List Continue 2"/>
    <w:basedOn w:val="a1"/>
    <w:rsid w:val="00CA14CB"/>
    <w:pPr>
      <w:spacing w:after="120"/>
      <w:ind w:left="566"/>
      <w:contextualSpacing/>
    </w:pPr>
  </w:style>
  <w:style w:type="paragraph" w:styleId="39">
    <w:name w:val="List Continue 3"/>
    <w:basedOn w:val="a1"/>
    <w:rsid w:val="00CA14CB"/>
    <w:pPr>
      <w:spacing w:after="120"/>
      <w:ind w:left="849"/>
      <w:contextualSpacing/>
    </w:pPr>
  </w:style>
  <w:style w:type="paragraph" w:styleId="45">
    <w:name w:val="List Continue 4"/>
    <w:basedOn w:val="a1"/>
    <w:rsid w:val="00CA14CB"/>
    <w:pPr>
      <w:spacing w:after="120"/>
      <w:ind w:left="1132"/>
      <w:contextualSpacing/>
    </w:pPr>
  </w:style>
  <w:style w:type="paragraph" w:styleId="54">
    <w:name w:val="List Continue 5"/>
    <w:basedOn w:val="a1"/>
    <w:rsid w:val="00CA14CB"/>
    <w:pPr>
      <w:spacing w:after="120"/>
      <w:ind w:left="1415"/>
      <w:contextualSpacing/>
    </w:pPr>
  </w:style>
  <w:style w:type="paragraph" w:styleId="a">
    <w:name w:val="List Number"/>
    <w:basedOn w:val="a1"/>
    <w:rsid w:val="00CA14CB"/>
    <w:pPr>
      <w:numPr>
        <w:numId w:val="6"/>
      </w:numPr>
      <w:contextualSpacing/>
    </w:pPr>
  </w:style>
  <w:style w:type="paragraph" w:styleId="2">
    <w:name w:val="List Number 2"/>
    <w:basedOn w:val="a1"/>
    <w:rsid w:val="00CA14CB"/>
    <w:pPr>
      <w:numPr>
        <w:numId w:val="7"/>
      </w:numPr>
      <w:contextualSpacing/>
    </w:pPr>
  </w:style>
  <w:style w:type="paragraph" w:styleId="3">
    <w:name w:val="List Number 3"/>
    <w:basedOn w:val="a1"/>
    <w:rsid w:val="00CA14CB"/>
    <w:pPr>
      <w:numPr>
        <w:numId w:val="8"/>
      </w:numPr>
      <w:contextualSpacing/>
    </w:pPr>
  </w:style>
  <w:style w:type="paragraph" w:styleId="4">
    <w:name w:val="List Number 4"/>
    <w:basedOn w:val="a1"/>
    <w:rsid w:val="00CA14CB"/>
    <w:pPr>
      <w:numPr>
        <w:numId w:val="9"/>
      </w:numPr>
      <w:contextualSpacing/>
    </w:pPr>
  </w:style>
  <w:style w:type="paragraph" w:styleId="5">
    <w:name w:val="List Number 5"/>
    <w:basedOn w:val="a1"/>
    <w:rsid w:val="00CA14CB"/>
    <w:pPr>
      <w:numPr>
        <w:numId w:val="10"/>
      </w:numPr>
      <w:contextualSpacing/>
    </w:pPr>
  </w:style>
  <w:style w:type="paragraph" w:styleId="affe">
    <w:name w:val="List Paragraph"/>
    <w:basedOn w:val="a1"/>
    <w:uiPriority w:val="34"/>
    <w:qFormat/>
    <w:rsid w:val="00CA14CB"/>
    <w:pPr>
      <w:ind w:left="720"/>
      <w:contextualSpacing/>
    </w:pPr>
  </w:style>
  <w:style w:type="paragraph" w:styleId="afff">
    <w:name w:val="macro"/>
    <w:link w:val="afff0"/>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0">
    <w:name w:val="宏文本 字符"/>
    <w:basedOn w:val="a2"/>
    <w:link w:val="afff"/>
    <w:rsid w:val="00CA14CB"/>
    <w:rPr>
      <w:rFonts w:ascii="Consolas" w:eastAsia="Times New Roman" w:hAnsi="Consolas"/>
      <w:lang w:val="en-GB" w:eastAsia="en-GB"/>
    </w:rPr>
  </w:style>
  <w:style w:type="paragraph" w:styleId="afff1">
    <w:name w:val="Message Header"/>
    <w:basedOn w:val="a1"/>
    <w:link w:val="afff2"/>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CA14CB"/>
    <w:rPr>
      <w:rFonts w:asciiTheme="majorHAnsi" w:eastAsiaTheme="majorEastAsia" w:hAnsiTheme="majorHAnsi" w:cstheme="majorBidi"/>
      <w:sz w:val="24"/>
      <w:szCs w:val="24"/>
      <w:shd w:val="pct20" w:color="auto" w:fill="auto"/>
      <w:lang w:val="en-GB" w:eastAsia="en-GB"/>
    </w:rPr>
  </w:style>
  <w:style w:type="paragraph" w:styleId="afff3">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afff4">
    <w:name w:val="Normal (Web)"/>
    <w:basedOn w:val="a1"/>
    <w:rsid w:val="00CA14CB"/>
    <w:rPr>
      <w:sz w:val="24"/>
      <w:szCs w:val="24"/>
    </w:rPr>
  </w:style>
  <w:style w:type="paragraph" w:styleId="afff5">
    <w:name w:val="Normal Indent"/>
    <w:basedOn w:val="a1"/>
    <w:rsid w:val="00CA14CB"/>
    <w:pPr>
      <w:ind w:left="720"/>
    </w:pPr>
  </w:style>
  <w:style w:type="paragraph" w:styleId="afff6">
    <w:name w:val="Note Heading"/>
    <w:basedOn w:val="a1"/>
    <w:next w:val="a1"/>
    <w:link w:val="afff7"/>
    <w:rsid w:val="00CA14CB"/>
    <w:pPr>
      <w:spacing w:after="0"/>
    </w:pPr>
  </w:style>
  <w:style w:type="character" w:customStyle="1" w:styleId="afff7">
    <w:name w:val="注释标题 字符"/>
    <w:basedOn w:val="a2"/>
    <w:link w:val="afff6"/>
    <w:rsid w:val="00CA14CB"/>
    <w:rPr>
      <w:rFonts w:eastAsia="Times New Roman"/>
      <w:lang w:val="en-GB" w:eastAsia="en-GB"/>
    </w:rPr>
  </w:style>
  <w:style w:type="paragraph" w:styleId="afff8">
    <w:name w:val="Plain Text"/>
    <w:basedOn w:val="a1"/>
    <w:link w:val="afff9"/>
    <w:rsid w:val="00CA14CB"/>
    <w:pPr>
      <w:spacing w:after="0"/>
    </w:pPr>
    <w:rPr>
      <w:rFonts w:ascii="Consolas" w:hAnsi="Consolas"/>
      <w:sz w:val="21"/>
      <w:szCs w:val="21"/>
    </w:rPr>
  </w:style>
  <w:style w:type="character" w:customStyle="1" w:styleId="afff9">
    <w:name w:val="纯文本 字符"/>
    <w:basedOn w:val="a2"/>
    <w:link w:val="afff8"/>
    <w:rsid w:val="00CA14CB"/>
    <w:rPr>
      <w:rFonts w:ascii="Consolas" w:eastAsia="Times New Roman" w:hAnsi="Consolas"/>
      <w:sz w:val="21"/>
      <w:szCs w:val="21"/>
      <w:lang w:val="en-GB" w:eastAsia="en-GB"/>
    </w:rPr>
  </w:style>
  <w:style w:type="paragraph" w:styleId="afffa">
    <w:name w:val="Quote"/>
    <w:basedOn w:val="a1"/>
    <w:next w:val="a1"/>
    <w:link w:val="afffb"/>
    <w:uiPriority w:val="29"/>
    <w:qFormat/>
    <w:rsid w:val="00CA14CB"/>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CA14CB"/>
    <w:rPr>
      <w:rFonts w:eastAsia="Times New Roman"/>
      <w:i/>
      <w:iCs/>
      <w:color w:val="404040" w:themeColor="text1" w:themeTint="BF"/>
      <w:lang w:val="en-GB" w:eastAsia="en-GB"/>
    </w:rPr>
  </w:style>
  <w:style w:type="paragraph" w:styleId="afffc">
    <w:name w:val="Salutation"/>
    <w:basedOn w:val="a1"/>
    <w:next w:val="a1"/>
    <w:link w:val="afffd"/>
    <w:rsid w:val="00CA14CB"/>
  </w:style>
  <w:style w:type="character" w:customStyle="1" w:styleId="afffd">
    <w:name w:val="称呼 字符"/>
    <w:basedOn w:val="a2"/>
    <w:link w:val="afffc"/>
    <w:rsid w:val="00CA14CB"/>
    <w:rPr>
      <w:rFonts w:eastAsia="Times New Roman"/>
      <w:lang w:val="en-GB" w:eastAsia="en-GB"/>
    </w:rPr>
  </w:style>
  <w:style w:type="paragraph" w:styleId="afffe">
    <w:name w:val="Signature"/>
    <w:basedOn w:val="a1"/>
    <w:link w:val="affff"/>
    <w:rsid w:val="00CA14CB"/>
    <w:pPr>
      <w:spacing w:after="0"/>
      <w:ind w:left="4252"/>
    </w:pPr>
  </w:style>
  <w:style w:type="character" w:customStyle="1" w:styleId="affff">
    <w:name w:val="签名 字符"/>
    <w:basedOn w:val="a2"/>
    <w:link w:val="afffe"/>
    <w:rsid w:val="00CA14CB"/>
    <w:rPr>
      <w:rFonts w:eastAsia="Times New Roman"/>
      <w:lang w:val="en-GB" w:eastAsia="en-GB"/>
    </w:rPr>
  </w:style>
  <w:style w:type="paragraph" w:styleId="affff0">
    <w:name w:val="Subtitle"/>
    <w:basedOn w:val="a1"/>
    <w:next w:val="a1"/>
    <w:link w:val="affff1"/>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affff2">
    <w:name w:val="table of authorities"/>
    <w:basedOn w:val="a1"/>
    <w:next w:val="a1"/>
    <w:rsid w:val="00CA14CB"/>
    <w:pPr>
      <w:spacing w:after="0"/>
      <w:ind w:left="200" w:hanging="200"/>
    </w:pPr>
  </w:style>
  <w:style w:type="paragraph" w:styleId="affff3">
    <w:name w:val="table of figures"/>
    <w:basedOn w:val="a1"/>
    <w:next w:val="a1"/>
    <w:rsid w:val="00CA14CB"/>
    <w:pPr>
      <w:spacing w:after="0"/>
    </w:pPr>
  </w:style>
  <w:style w:type="paragraph" w:styleId="affff4">
    <w:name w:val="Title"/>
    <w:basedOn w:val="a1"/>
    <w:next w:val="a1"/>
    <w:link w:val="affff5"/>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CA14CB"/>
    <w:rPr>
      <w:rFonts w:asciiTheme="majorHAnsi" w:eastAsiaTheme="majorEastAsia" w:hAnsiTheme="majorHAnsi" w:cstheme="majorBidi"/>
      <w:spacing w:val="-10"/>
      <w:kern w:val="28"/>
      <w:sz w:val="56"/>
      <w:szCs w:val="56"/>
      <w:lang w:val="en-GB" w:eastAsia="en-GB"/>
    </w:rPr>
  </w:style>
  <w:style w:type="paragraph" w:styleId="affff6">
    <w:name w:val="toa heading"/>
    <w:basedOn w:val="a1"/>
    <w:next w:val="a1"/>
    <w:rsid w:val="00CA14C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affff7">
    <w:name w:val="Table Grid"/>
    <w:basedOn w:val="a3"/>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Hyperlink"/>
    <w:uiPriority w:val="99"/>
    <w:rsid w:val="00CA14CB"/>
    <w:rPr>
      <w:color w:val="0563C1"/>
      <w:u w:val="single"/>
    </w:rPr>
  </w:style>
  <w:style w:type="character" w:customStyle="1" w:styleId="12">
    <w:name w:val="未处理的提及1"/>
    <w:uiPriority w:val="99"/>
    <w:semiHidden/>
    <w:unhideWhenUsed/>
    <w:rsid w:val="00CA14CB"/>
    <w:rPr>
      <w:color w:val="605E5C"/>
      <w:shd w:val="clear" w:color="auto" w:fill="E1DFDD"/>
    </w:rPr>
  </w:style>
  <w:style w:type="character" w:styleId="affff9">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42">
    <w:name w:val="标题 4 字符"/>
    <w:link w:val="41"/>
    <w:rsid w:val="00CA14CB"/>
    <w:rPr>
      <w:rFonts w:ascii="Arial" w:eastAsia="Times New Roman" w:hAnsi="Arial"/>
      <w:sz w:val="24"/>
      <w:lang w:val="en-GB" w:eastAsia="en-GB"/>
    </w:rPr>
  </w:style>
  <w:style w:type="character" w:customStyle="1" w:styleId="eop">
    <w:name w:val="eop"/>
    <w:basedOn w:val="a2"/>
    <w:rsid w:val="004E4A6F"/>
  </w:style>
  <w:style w:type="character" w:customStyle="1" w:styleId="tabchar">
    <w:name w:val="tabchar"/>
    <w:basedOn w:val="a2"/>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oleObject2.bin"/><Relationship Id="rId63" Type="http://schemas.openxmlformats.org/officeDocument/2006/relationships/package" Target="embeddings/Microsoft_Visio_Drawing2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package" Target="embeddings/Microsoft_Visio_Drawing1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6.vsdx"/><Relationship Id="rId102"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4.vsdx"/><Relationship Id="rId80" Type="http://schemas.openxmlformats.org/officeDocument/2006/relationships/image" Target="media/image35.emf"/><Relationship Id="rId85" Type="http://schemas.openxmlformats.org/officeDocument/2006/relationships/package" Target="embeddings/Microsoft_Visio_Drawing29.vsdx"/><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1.vsd"/><Relationship Id="rId83" Type="http://schemas.openxmlformats.org/officeDocument/2006/relationships/package" Target="embeddings/Microsoft_Visio_Drawing28.vsdx"/><Relationship Id="rId88" Type="http://schemas.openxmlformats.org/officeDocument/2006/relationships/image" Target="media/image39.emf"/><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73" Type="http://schemas.openxmlformats.org/officeDocument/2006/relationships/oleObject" Target="embeddings/Microsoft_Visio_2003-2010_Drawing.vsd"/><Relationship Id="rId78" Type="http://schemas.openxmlformats.org/officeDocument/2006/relationships/image" Target="media/image34.emf"/><Relationship Id="rId81" Type="http://schemas.openxmlformats.org/officeDocument/2006/relationships/package" Target="embeddings/Microsoft_Visio_Drawing27.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image" Target="media/image33.emf"/><Relationship Id="rId97" Type="http://schemas.openxmlformats.org/officeDocument/2006/relationships/package" Target="embeddings/Microsoft_Visio_Drawing34.vsdx"/><Relationship Id="rId7" Type="http://schemas.openxmlformats.org/officeDocument/2006/relationships/styles" Target="styles.xml"/><Relationship Id="rId71" Type="http://schemas.openxmlformats.org/officeDocument/2006/relationships/oleObject" Target="embeddings/oleObject3.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3.vsdx"/><Relationship Id="rId66" Type="http://schemas.openxmlformats.org/officeDocument/2006/relationships/image" Target="media/image28.emf"/><Relationship Id="rId87" Type="http://schemas.openxmlformats.org/officeDocument/2006/relationships/package" Target="embeddings/Microsoft_Word_Document.docx"/><Relationship Id="rId61" Type="http://schemas.openxmlformats.org/officeDocument/2006/relationships/package" Target="embeddings/Microsoft_Visio_Drawing20.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package" Target="embeddings/Microsoft_Visio_Drawing8.vsdx"/><Relationship Id="rId56" Type="http://schemas.openxmlformats.org/officeDocument/2006/relationships/image" Target="media/image23.emf"/><Relationship Id="rId77" Type="http://schemas.openxmlformats.org/officeDocument/2006/relationships/package" Target="embeddings/Microsoft_Visio_Drawing25.vsdx"/><Relationship Id="rId100"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1.emf"/><Relationship Id="rId93" Type="http://schemas.openxmlformats.org/officeDocument/2006/relationships/package" Target="embeddings/Microsoft_Visio_Drawing32.vsdx"/><Relationship Id="rId98" Type="http://schemas.openxmlformats.org/officeDocument/2006/relationships/image" Target="media/image44.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27451</Words>
  <Characters>156471</Characters>
  <Application>Microsoft Office Word</Application>
  <DocSecurity>0</DocSecurity>
  <Lines>1303</Lines>
  <Paragraphs>367</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183555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editor</cp:lastModifiedBy>
  <cp:revision>3</cp:revision>
  <cp:lastPrinted>2019-02-25T14:05:00Z</cp:lastPrinted>
  <dcterms:created xsi:type="dcterms:W3CDTF">2022-09-02T06:22:00Z</dcterms:created>
  <dcterms:modified xsi:type="dcterms:W3CDTF">2022-09-02T06:22:00Z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